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F7E42" w14:textId="0A6DC666" w:rsidR="00D21D9D" w:rsidRPr="00CE0424" w:rsidRDefault="00D21D9D" w:rsidP="00D21D9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127</w:t>
      </w:r>
      <w:r>
        <w:tab/>
      </w:r>
      <w:proofErr w:type="spellStart"/>
      <w:r w:rsidRPr="00A821A2">
        <w:rPr>
          <w:sz w:val="32"/>
          <w:szCs w:val="32"/>
        </w:rPr>
        <w:t>Tdoc</w:t>
      </w:r>
      <w:proofErr w:type="spellEnd"/>
      <w:r w:rsidRPr="00A821A2">
        <w:rPr>
          <w:sz w:val="32"/>
          <w:szCs w:val="32"/>
        </w:rPr>
        <w:t xml:space="preserve"> </w:t>
      </w:r>
      <w:r w:rsidRPr="00B45D41">
        <w:rPr>
          <w:sz w:val="32"/>
          <w:szCs w:val="32"/>
        </w:rPr>
        <w:t>R2-24</w:t>
      </w:r>
      <w:r w:rsidR="00504721">
        <w:rPr>
          <w:sz w:val="32"/>
          <w:szCs w:val="32"/>
        </w:rPr>
        <w:t>07039</w:t>
      </w:r>
    </w:p>
    <w:p w14:paraId="1DEB8E3C" w14:textId="77777777" w:rsidR="00D21D9D" w:rsidRDefault="00D21D9D" w:rsidP="00D21D9D">
      <w:pPr>
        <w:pStyle w:val="3GPPHeader"/>
        <w:rPr>
          <w:sz w:val="22"/>
          <w:szCs w:val="22"/>
        </w:rPr>
      </w:pPr>
      <w:r>
        <w:t>Maastricht</w:t>
      </w:r>
      <w:r w:rsidRPr="002A11B0">
        <w:t xml:space="preserve">, </w:t>
      </w:r>
      <w:r>
        <w:t>Netherlands</w:t>
      </w:r>
      <w:r w:rsidRPr="002A11B0">
        <w:t xml:space="preserve">, </w:t>
      </w:r>
      <w:r>
        <w:t>August</w:t>
      </w:r>
      <w:r w:rsidRPr="002A11B0">
        <w:t xml:space="preserve"> </w:t>
      </w:r>
      <w:r>
        <w:t>19</w:t>
      </w:r>
      <w:r w:rsidRPr="002A11B0">
        <w:t xml:space="preserve">th – </w:t>
      </w:r>
      <w:r>
        <w:t>23rd</w:t>
      </w:r>
      <w:r w:rsidRPr="002A11B0">
        <w:t>, 2024</w:t>
      </w:r>
    </w:p>
    <w:p w14:paraId="267378A2" w14:textId="7E602F23" w:rsidR="00E90E49" w:rsidRPr="00FE6E0B" w:rsidRDefault="00E90E49" w:rsidP="00311702">
      <w:pPr>
        <w:pStyle w:val="3GPPHeader"/>
        <w:rPr>
          <w:sz w:val="22"/>
          <w:szCs w:val="22"/>
          <w:lang w:val="en-US"/>
        </w:rPr>
      </w:pPr>
      <w:r w:rsidRPr="00FE6E0B">
        <w:rPr>
          <w:sz w:val="22"/>
          <w:szCs w:val="22"/>
          <w:lang w:val="en-US"/>
        </w:rPr>
        <w:t>Agenda Item:</w:t>
      </w:r>
      <w:r w:rsidRPr="00FE6E0B">
        <w:rPr>
          <w:sz w:val="22"/>
          <w:szCs w:val="22"/>
          <w:lang w:val="en-US"/>
        </w:rPr>
        <w:tab/>
      </w:r>
      <w:r w:rsidR="009633DF" w:rsidRPr="00504721">
        <w:rPr>
          <w:sz w:val="22"/>
          <w:szCs w:val="22"/>
          <w:lang w:val="en-US"/>
        </w:rPr>
        <w:t>8.5.2</w:t>
      </w:r>
    </w:p>
    <w:p w14:paraId="36E7B6AB" w14:textId="77777777" w:rsidR="00E90E49" w:rsidRPr="00FF4D3B" w:rsidRDefault="003D3C45" w:rsidP="00F64C2B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Source:</w:t>
      </w:r>
      <w:r w:rsidR="00E90E49" w:rsidRPr="00FF4D3B">
        <w:rPr>
          <w:sz w:val="22"/>
          <w:szCs w:val="22"/>
        </w:rPr>
        <w:tab/>
      </w:r>
      <w:r w:rsidR="00F64C2B" w:rsidRPr="00FF4D3B">
        <w:rPr>
          <w:sz w:val="22"/>
          <w:szCs w:val="22"/>
        </w:rPr>
        <w:t>Ericsson</w:t>
      </w:r>
    </w:p>
    <w:p w14:paraId="72579376" w14:textId="76C96592" w:rsidR="00E90E49" w:rsidRPr="00FF4D3B" w:rsidRDefault="003D3C45" w:rsidP="00311702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Title:</w:t>
      </w:r>
      <w:r w:rsidR="00E90E49" w:rsidRPr="00FF4D3B">
        <w:rPr>
          <w:sz w:val="22"/>
          <w:szCs w:val="22"/>
        </w:rPr>
        <w:tab/>
      </w:r>
      <w:r w:rsidR="00991AE2" w:rsidRPr="00FF4D3B">
        <w:rPr>
          <w:sz w:val="22"/>
          <w:szCs w:val="22"/>
        </w:rPr>
        <w:t xml:space="preserve">Discussion on </w:t>
      </w:r>
      <w:r w:rsidR="008D30F2">
        <w:rPr>
          <w:sz w:val="22"/>
          <w:szCs w:val="22"/>
        </w:rPr>
        <w:t>o</w:t>
      </w:r>
      <w:r w:rsidR="00DE3D77">
        <w:rPr>
          <w:sz w:val="22"/>
          <w:szCs w:val="22"/>
        </w:rPr>
        <w:t>n-demand SSB for NES</w:t>
      </w:r>
    </w:p>
    <w:p w14:paraId="24C111CD" w14:textId="77777777" w:rsidR="00E90E49" w:rsidRPr="00FF4D3B" w:rsidRDefault="00E90E49" w:rsidP="00D546FF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Document for:</w:t>
      </w:r>
      <w:r w:rsidRPr="00FF4D3B">
        <w:rPr>
          <w:sz w:val="22"/>
          <w:szCs w:val="22"/>
        </w:rPr>
        <w:tab/>
        <w:t>Discussion, Decision</w:t>
      </w:r>
    </w:p>
    <w:p w14:paraId="1DD4A9BC" w14:textId="77777777" w:rsidR="00E90E49" w:rsidRPr="00FF4D3B" w:rsidRDefault="00E90E49" w:rsidP="00E90E49"/>
    <w:p w14:paraId="028056FC" w14:textId="1BC5561E" w:rsidR="00E90E49" w:rsidRPr="00FF4D3B" w:rsidRDefault="00230D18" w:rsidP="00CE0424">
      <w:pPr>
        <w:pStyle w:val="Heading1"/>
      </w:pPr>
      <w:r w:rsidRPr="00FF4D3B">
        <w:t>1</w:t>
      </w:r>
      <w:r w:rsidRPr="00FF4D3B">
        <w:tab/>
      </w:r>
      <w:r w:rsidR="00E90E49" w:rsidRPr="00FF4D3B">
        <w:t>Introduction</w:t>
      </w:r>
    </w:p>
    <w:p w14:paraId="630C5B1F" w14:textId="6006B98E" w:rsidR="00571C5A" w:rsidRDefault="00A31B6C" w:rsidP="00571C5A">
      <w:pPr>
        <w:pStyle w:val="BodyText"/>
      </w:pPr>
      <w:bookmarkStart w:id="0" w:name="_Hlk139554548"/>
      <w:r>
        <w:t xml:space="preserve">In RAN#103, the WID for network energy savings in Rel-19 was revised </w:t>
      </w:r>
      <w:r>
        <w:fldChar w:fldCharType="begin"/>
      </w:r>
      <w:r>
        <w:instrText xml:space="preserve"> REF _Ref149582648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E32B5E">
        <w:t>The first</w:t>
      </w:r>
      <w:r w:rsidR="00571C5A">
        <w:t xml:space="preserve"> objective </w:t>
      </w:r>
      <w:r w:rsidR="00085C8C" w:rsidRPr="00865E80">
        <w:t>concerns the</w:t>
      </w:r>
      <w:r w:rsidR="00571C5A" w:rsidRPr="00865E80">
        <w:t xml:space="preserve"> </w:t>
      </w:r>
      <w:r w:rsidR="00571C5A">
        <w:t xml:space="preserve">on-demand SSB </w:t>
      </w:r>
      <w:proofErr w:type="spellStart"/>
      <w:r w:rsidR="00571C5A">
        <w:t>SCell</w:t>
      </w:r>
      <w:proofErr w:type="spellEnd"/>
      <w:r w:rsidR="00571C5A">
        <w:t xml:space="preserve"> operation</w:t>
      </w:r>
      <w:r w:rsidR="00085C8C" w:rsidRPr="00865E80">
        <w:t>, as highlighted below</w:t>
      </w:r>
      <w:r w:rsidR="0046298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4A9E" w:rsidRPr="003351D8" w14:paraId="0666CFC3" w14:textId="77777777">
        <w:tc>
          <w:tcPr>
            <w:tcW w:w="9629" w:type="dxa"/>
          </w:tcPr>
          <w:p w14:paraId="60780C1C" w14:textId="77777777" w:rsidR="00D84A9E" w:rsidRPr="00F61100" w:rsidRDefault="00D84A9E" w:rsidP="00D84A9E">
            <w:pPr>
              <w:numPr>
                <w:ilvl w:val="0"/>
                <w:numId w:val="35"/>
              </w:numPr>
              <w:spacing w:after="0"/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</w:pPr>
            <w:bookmarkStart w:id="1" w:name="_Hlk162362625"/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>Specify procedures</w:t>
            </w:r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en-GB"/>
              </w:rPr>
              <w:t xml:space="preserve"> and </w:t>
            </w:r>
            <w:proofErr w:type="spellStart"/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en-GB"/>
              </w:rPr>
              <w:t>signaling</w:t>
            </w:r>
            <w:proofErr w:type="spellEnd"/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en-GB"/>
              </w:rPr>
              <w:t xml:space="preserve"> method(s) to support </w:t>
            </w:r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 xml:space="preserve">on-demand SSB </w:t>
            </w:r>
            <w:proofErr w:type="spellStart"/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>SCell</w:t>
            </w:r>
            <w:proofErr w:type="spellEnd"/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 xml:space="preserve"> operation for UEs in connected mode configured with CA, for both intra-/inter-band CA. [RAN1/2/3/4]</w:t>
            </w:r>
          </w:p>
          <w:p w14:paraId="7875848E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highlight w:val="yellow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4F6B3B7D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highlight w:val="yellow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eastAsia="zh-CN"/>
              </w:rPr>
              <w:t>Note1: On-demand SSB transmission can be used by UE for</w:t>
            </w:r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 xml:space="preserve"> at least </w:t>
            </w:r>
            <w:proofErr w:type="spellStart"/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>SCell</w:t>
            </w:r>
            <w:proofErr w:type="spellEnd"/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 xml:space="preserve"> time/frequency synchronization, L1/L3 measurements and </w:t>
            </w:r>
            <w:proofErr w:type="spellStart"/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>SCell</w:t>
            </w:r>
            <w:proofErr w:type="spellEnd"/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 xml:space="preserve"> activation, and is supported for FR1 and FR2 in non-shared spectrum.</w:t>
            </w:r>
          </w:p>
          <w:p w14:paraId="5FD606A5" w14:textId="77777777" w:rsidR="00D84A9E" w:rsidRPr="00F61100" w:rsidRDefault="00D84A9E" w:rsidP="00092385">
            <w:pPr>
              <w:spacing w:after="0"/>
              <w:ind w:left="420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</w:p>
          <w:p w14:paraId="30C9D8C9" w14:textId="77777777" w:rsidR="00D84A9E" w:rsidRPr="00F61100" w:rsidRDefault="00D84A9E" w:rsidP="00D84A9E">
            <w:pPr>
              <w:numPr>
                <w:ilvl w:val="0"/>
                <w:numId w:val="35"/>
              </w:numPr>
              <w:spacing w:after="0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bookmarkStart w:id="2" w:name="_Hlk153983379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Study procedures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 and </w:t>
            </w:r>
            <w:proofErr w:type="spellStart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signaling</w:t>
            </w:r>
            <w:proofErr w:type="spellEnd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 method(s) to support 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on-demand SIB1 for UEs in idle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/inactive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 xml:space="preserve"> mode</w:t>
            </w:r>
            <w:bookmarkEnd w:id="2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, including: [RAN1/2/3]</w:t>
            </w:r>
          </w:p>
          <w:p w14:paraId="4A8E5FA0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eastAsia="zh-CN"/>
              </w:rPr>
              <w:t>Triggering method by uplink wake-up-signal using an existing signal/channel.</w:t>
            </w:r>
          </w:p>
          <w:p w14:paraId="52F75756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Wake-up-signal configuration provisioning to UE </w:t>
            </w:r>
          </w:p>
          <w:p w14:paraId="75DE72C1" w14:textId="77777777" w:rsidR="00D84A9E" w:rsidRPr="00F61100" w:rsidRDefault="00D84A9E" w:rsidP="00D84A9E">
            <w:pPr>
              <w:numPr>
                <w:ilvl w:val="2"/>
                <w:numId w:val="35"/>
              </w:numPr>
              <w:spacing w:beforeLines="50" w:before="120" w:afterLines="50" w:after="120"/>
              <w:jc w:val="both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Note: No modification of SSB will be discussed under this objective</w:t>
            </w:r>
          </w:p>
          <w:p w14:paraId="71E54142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Information</w:t>
            </w:r>
            <w:r w:rsidRPr="00F61100">
              <w:rPr>
                <w:rFonts w:ascii="Arial" w:eastAsia="SimSun" w:hAnsi="Arial" w:cs="Arial"/>
                <w:sz w:val="18"/>
                <w:szCs w:val="16"/>
                <w:lang w:eastAsia="zh-CN"/>
              </w:rPr>
              <w:t xml:space="preserve"> exchange between gNBs at least for the configuration of wake-up signal, if necessary.</w:t>
            </w:r>
          </w:p>
          <w:p w14:paraId="03057798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Checkpoint for normative work in RAN#105</w:t>
            </w:r>
          </w:p>
          <w:p w14:paraId="03C9A404" w14:textId="77777777" w:rsidR="00D84A9E" w:rsidRPr="00F61100" w:rsidRDefault="00D84A9E">
            <w:pPr>
              <w:spacing w:after="0"/>
              <w:ind w:left="420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</w:p>
          <w:p w14:paraId="69A5DDDB" w14:textId="77777777" w:rsidR="00D84A9E" w:rsidRPr="00F61100" w:rsidRDefault="00D84A9E" w:rsidP="00D84A9E">
            <w:pPr>
              <w:numPr>
                <w:ilvl w:val="0"/>
                <w:numId w:val="35"/>
              </w:numPr>
              <w:spacing w:after="0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Specify a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daptation of common signal/channel transmissions. 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[RAN1/2/3/4]</w:t>
            </w:r>
          </w:p>
          <w:p w14:paraId="1B3D186E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eastAsia="zh-CN"/>
              </w:rPr>
              <w:t xml:space="preserve">Adaptation of SSB in time domain, e.g. adapting periodicity </w:t>
            </w:r>
          </w:p>
          <w:p w14:paraId="11DF0483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Adaptation of PRACH in time domain</w:t>
            </w:r>
          </w:p>
          <w:p w14:paraId="33BCD32F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bookmarkStart w:id="3" w:name="_Hlk158930096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Study adaptation of PRACH in spatial domain, </w:t>
            </w:r>
            <w:proofErr w:type="gramStart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e.g.</w:t>
            </w:r>
            <w:proofErr w:type="gramEnd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 non-uniform PRACH resources per SSB, and specify if found beneficial</w:t>
            </w:r>
          </w:p>
          <w:p w14:paraId="6DFE7163" w14:textId="77777777" w:rsidR="00D84A9E" w:rsidRPr="00F61100" w:rsidRDefault="00D84A9E" w:rsidP="00D84A9E">
            <w:pPr>
              <w:numPr>
                <w:ilvl w:val="2"/>
                <w:numId w:val="35"/>
              </w:numPr>
              <w:spacing w:beforeLines="50" w:before="120" w:afterLines="50" w:after="120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This study is to be done in 2Q’2024 </w:t>
            </w:r>
            <w:proofErr w:type="gramStart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only</w:t>
            </w:r>
            <w:proofErr w:type="gramEnd"/>
          </w:p>
          <w:bookmarkEnd w:id="3"/>
          <w:p w14:paraId="5550CF76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Adaptation of paging occasions including confining the paging occasions in the time domain</w:t>
            </w:r>
          </w:p>
          <w:p w14:paraId="1833BC4F" w14:textId="77777777" w:rsidR="00D84A9E" w:rsidRPr="00F61100" w:rsidRDefault="00D84A9E" w:rsidP="00D84A9E">
            <w:pPr>
              <w:numPr>
                <w:ilvl w:val="2"/>
                <w:numId w:val="35"/>
              </w:numPr>
              <w:spacing w:beforeLines="50" w:before="120" w:afterLines="50" w:after="120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Note: there shall be no paging latency increase</w:t>
            </w:r>
          </w:p>
          <w:p w14:paraId="13CBDF65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 xml:space="preserve">Note: there shall be no negative impact to legacy UEs, unless significant benefits are shown </w:t>
            </w:r>
          </w:p>
          <w:p w14:paraId="0F45DE1E" w14:textId="77777777" w:rsidR="00D84A9E" w:rsidRPr="009E02B0" w:rsidRDefault="00D84A9E" w:rsidP="00D84A9E">
            <w:pPr>
              <w:numPr>
                <w:ilvl w:val="0"/>
                <w:numId w:val="35"/>
              </w:numPr>
              <w:spacing w:beforeLines="50" w:before="120" w:afterLines="50" w:after="120"/>
              <w:jc w:val="both"/>
              <w:rPr>
                <w:rFonts w:eastAsia="SimSun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Specify the corresponding core requirements, for the above features [RAN4].</w:t>
            </w:r>
            <w:bookmarkEnd w:id="1"/>
          </w:p>
        </w:tc>
      </w:tr>
    </w:tbl>
    <w:p w14:paraId="45E70408" w14:textId="77777777" w:rsidR="00E86CAB" w:rsidRDefault="00E86CAB" w:rsidP="00E86CAB">
      <w:pPr>
        <w:pStyle w:val="Doc-text2"/>
      </w:pPr>
    </w:p>
    <w:p w14:paraId="67F2DF81" w14:textId="16AA0CBD" w:rsidR="00C21E3C" w:rsidRDefault="00C21E3C" w:rsidP="00C21E3C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>The list of RAN1 agreements is available in the Appendix.</w:t>
      </w:r>
    </w:p>
    <w:p w14:paraId="6DEF6ECF" w14:textId="1C1A5BD2" w:rsidR="00BA187E" w:rsidRPr="00FF4D3B" w:rsidRDefault="007F6FD9" w:rsidP="00BA187E">
      <w:pPr>
        <w:pStyle w:val="Heading1"/>
      </w:pPr>
      <w:r>
        <w:lastRenderedPageBreak/>
        <w:t>2</w:t>
      </w:r>
      <w:r w:rsidR="00BA187E" w:rsidRPr="00FF4D3B">
        <w:tab/>
      </w:r>
      <w:r w:rsidR="00BA187E">
        <w:t>Discussion</w:t>
      </w:r>
    </w:p>
    <w:p w14:paraId="5A74C0F9" w14:textId="7746E1A1" w:rsidR="00D84A9E" w:rsidRPr="00492C62" w:rsidRDefault="006B13A4" w:rsidP="00492C62">
      <w:pPr>
        <w:pStyle w:val="Heading2"/>
        <w:ind w:left="0" w:firstLine="0"/>
        <w:jc w:val="both"/>
        <w:rPr>
          <w:sz w:val="20"/>
        </w:rPr>
      </w:pPr>
      <w:r w:rsidRPr="00865E80">
        <w:rPr>
          <w:sz w:val="20"/>
          <w:lang w:val="en-US"/>
        </w:rPr>
        <w:t xml:space="preserve">This </w:t>
      </w:r>
      <w:r w:rsidR="009E5B4E" w:rsidRPr="00865E80">
        <w:rPr>
          <w:sz w:val="20"/>
          <w:lang w:val="en-US"/>
        </w:rPr>
        <w:t xml:space="preserve">contribution </w:t>
      </w:r>
      <w:r w:rsidR="00027F1D" w:rsidRPr="00865E80">
        <w:rPr>
          <w:sz w:val="20"/>
          <w:lang w:val="en-US"/>
        </w:rPr>
        <w:t xml:space="preserve">focuses on the first objective </w:t>
      </w:r>
      <w:r w:rsidR="00865E80" w:rsidRPr="00865E80">
        <w:rPr>
          <w:sz w:val="20"/>
          <w:lang w:val="en-US"/>
        </w:rPr>
        <w:t>highlighted</w:t>
      </w:r>
      <w:r w:rsidR="00027F1D" w:rsidRPr="00865E80">
        <w:rPr>
          <w:sz w:val="20"/>
          <w:lang w:val="en-US"/>
        </w:rPr>
        <w:t xml:space="preserve"> in the above WID. In particular, the </w:t>
      </w:r>
      <w:r w:rsidR="00126B77" w:rsidRPr="00865E80">
        <w:rPr>
          <w:sz w:val="20"/>
          <w:lang w:val="en-US"/>
        </w:rPr>
        <w:t>contribution</w:t>
      </w:r>
      <w:r w:rsidR="00027F1D" w:rsidRPr="00865E80">
        <w:rPr>
          <w:sz w:val="20"/>
          <w:lang w:val="en-US"/>
        </w:rPr>
        <w:t xml:space="preserve"> addresses the </w:t>
      </w:r>
      <w:r w:rsidR="00F45648">
        <w:rPr>
          <w:sz w:val="20"/>
          <w:lang w:val="en-US"/>
        </w:rPr>
        <w:t>aspects</w:t>
      </w:r>
      <w:r w:rsidR="00027F1D" w:rsidRPr="00865E80">
        <w:rPr>
          <w:sz w:val="20"/>
          <w:lang w:val="en-US"/>
        </w:rPr>
        <w:t xml:space="preserve"> </w:t>
      </w:r>
      <w:r w:rsidR="00F45648">
        <w:rPr>
          <w:sz w:val="20"/>
          <w:lang w:val="en-US"/>
        </w:rPr>
        <w:t xml:space="preserve">concerning the </w:t>
      </w:r>
      <w:r w:rsidR="00017180">
        <w:rPr>
          <w:sz w:val="20"/>
          <w:lang w:val="en-US"/>
        </w:rPr>
        <w:t xml:space="preserve">configuration, </w:t>
      </w:r>
      <w:r w:rsidR="00F45648">
        <w:rPr>
          <w:sz w:val="20"/>
          <w:lang w:val="en-US"/>
        </w:rPr>
        <w:t>signaling</w:t>
      </w:r>
      <w:r w:rsidR="00017180">
        <w:rPr>
          <w:sz w:val="20"/>
          <w:lang w:val="en-US"/>
        </w:rPr>
        <w:t>,</w:t>
      </w:r>
      <w:r w:rsidR="00F45648">
        <w:rPr>
          <w:sz w:val="20"/>
          <w:lang w:val="en-US"/>
        </w:rPr>
        <w:t xml:space="preserve"> and activation/deactivation of on-demand SSB transmissions. </w:t>
      </w:r>
    </w:p>
    <w:p w14:paraId="4C1C00A0" w14:textId="0E087FF2" w:rsidR="00D84A9E" w:rsidRDefault="00D84A9E" w:rsidP="00D84A9E">
      <w:pPr>
        <w:pStyle w:val="BodyText"/>
        <w:rPr>
          <w:sz w:val="22"/>
          <w:szCs w:val="22"/>
          <w:lang w:val="en-US"/>
        </w:rPr>
      </w:pPr>
      <w:r w:rsidRPr="00865E80">
        <w:rPr>
          <w:rFonts w:cs="Arial"/>
          <w:lang w:val="en-US"/>
        </w:rPr>
        <w:t xml:space="preserve">According to the WID, the UE is in connected mode and configured with CA and, hence, it is configured with a </w:t>
      </w:r>
      <w:proofErr w:type="spellStart"/>
      <w:r w:rsidRPr="00865E80">
        <w:rPr>
          <w:rFonts w:cs="Arial"/>
          <w:lang w:val="en-US"/>
        </w:rPr>
        <w:t>PCell</w:t>
      </w:r>
      <w:proofErr w:type="spellEnd"/>
      <w:r w:rsidRPr="00865E80">
        <w:rPr>
          <w:rFonts w:cs="Arial"/>
          <w:lang w:val="en-US"/>
        </w:rPr>
        <w:t xml:space="preserve"> and one or more </w:t>
      </w:r>
      <w:proofErr w:type="spellStart"/>
      <w:r w:rsidRPr="00865E80">
        <w:rPr>
          <w:rFonts w:cs="Arial"/>
          <w:lang w:val="en-US"/>
        </w:rPr>
        <w:t>SCell</w:t>
      </w:r>
      <w:proofErr w:type="spellEnd"/>
      <w:r w:rsidRPr="00865E80">
        <w:rPr>
          <w:rFonts w:cs="Arial"/>
          <w:lang w:val="en-US"/>
        </w:rPr>
        <w:t xml:space="preserve">(s). Note that the </w:t>
      </w:r>
      <w:proofErr w:type="spellStart"/>
      <w:r w:rsidRPr="00865E80">
        <w:rPr>
          <w:rFonts w:cs="Arial"/>
          <w:lang w:val="en-US"/>
        </w:rPr>
        <w:t>PCell</w:t>
      </w:r>
      <w:proofErr w:type="spellEnd"/>
      <w:r w:rsidRPr="00865E80">
        <w:rPr>
          <w:rFonts w:cs="Arial"/>
          <w:lang w:val="en-US"/>
        </w:rPr>
        <w:t xml:space="preserve"> is always activated and not dormant. The </w:t>
      </w:r>
      <w:proofErr w:type="spellStart"/>
      <w:r w:rsidRPr="00865E80">
        <w:rPr>
          <w:rFonts w:cs="Arial"/>
          <w:lang w:val="en-US"/>
        </w:rPr>
        <w:t>SCell</w:t>
      </w:r>
      <w:proofErr w:type="spellEnd"/>
      <w:r w:rsidRPr="00865E80">
        <w:rPr>
          <w:rFonts w:cs="Arial"/>
          <w:lang w:val="en-US"/>
        </w:rPr>
        <w:t>(s) can be activated and dormant/not dormant, or deactivated</w:t>
      </w:r>
      <w:r w:rsidRPr="00D84A9E">
        <w:rPr>
          <w:sz w:val="22"/>
          <w:szCs w:val="22"/>
          <w:lang w:val="en-US"/>
        </w:rPr>
        <w:t xml:space="preserve">. </w:t>
      </w:r>
    </w:p>
    <w:p w14:paraId="3E423C6A" w14:textId="77777777" w:rsidR="00D03533" w:rsidRPr="00D03533" w:rsidRDefault="00D03533" w:rsidP="00DE0167">
      <w:pPr>
        <w:pStyle w:val="ListParagraph"/>
        <w:ind w:left="0"/>
        <w:jc w:val="both"/>
        <w:rPr>
          <w:rFonts w:ascii="Arial" w:eastAsia="Malgun Gothic" w:hAnsi="Arial" w:cs="Arial"/>
          <w:sz w:val="20"/>
          <w:szCs w:val="20"/>
        </w:rPr>
      </w:pPr>
    </w:p>
    <w:p w14:paraId="03D04510" w14:textId="1CF9884F" w:rsidR="0025614C" w:rsidRDefault="0025614C" w:rsidP="0025614C">
      <w:pPr>
        <w:pStyle w:val="Heading2"/>
        <w:rPr>
          <w:rStyle w:val="Heading1Char1"/>
          <w:sz w:val="32"/>
          <w:lang w:eastAsia="ja-JP"/>
        </w:rPr>
      </w:pPr>
      <w:r>
        <w:rPr>
          <w:rStyle w:val="Heading1Char1"/>
          <w:sz w:val="32"/>
          <w:lang w:val="en-US" w:eastAsia="ja-JP"/>
        </w:rPr>
        <w:t>2</w:t>
      </w:r>
      <w:r w:rsidRPr="007A2AD9">
        <w:rPr>
          <w:rStyle w:val="Heading1Char1"/>
          <w:sz w:val="32"/>
          <w:lang w:eastAsia="ja-JP"/>
        </w:rPr>
        <w:t>.</w:t>
      </w:r>
      <w:r w:rsidR="007F6FD9">
        <w:rPr>
          <w:rStyle w:val="Heading1Char1"/>
          <w:sz w:val="32"/>
          <w:lang w:eastAsia="ja-JP"/>
        </w:rPr>
        <w:t>1</w:t>
      </w:r>
      <w:r>
        <w:rPr>
          <w:rStyle w:val="Heading1Char1"/>
          <w:sz w:val="32"/>
          <w:lang w:eastAsia="ja-JP"/>
        </w:rPr>
        <w:tab/>
        <w:t>On-demand SSB configuration and signalling aspects</w:t>
      </w:r>
    </w:p>
    <w:bookmarkEnd w:id="0"/>
    <w:p w14:paraId="6459DBC3" w14:textId="14D98B51" w:rsidR="00D27BB2" w:rsidRDefault="00416D14" w:rsidP="008607DF">
      <w:pPr>
        <w:pStyle w:val="BodyText"/>
        <w:rPr>
          <w:rFonts w:cs="Arial"/>
        </w:rPr>
      </w:pPr>
      <w:r w:rsidRPr="00865E80">
        <w:rPr>
          <w:lang w:val="en-US"/>
        </w:rPr>
        <w:t>RAN1, who is the leading W</w:t>
      </w:r>
      <w:r w:rsidR="00FE10E0">
        <w:rPr>
          <w:lang w:val="en-US"/>
        </w:rPr>
        <w:t>G</w:t>
      </w:r>
      <w:r w:rsidRPr="00865E80">
        <w:rPr>
          <w:lang w:val="en-US"/>
        </w:rPr>
        <w:t xml:space="preserve"> for this work, has started the discussions in RAN1#116</w:t>
      </w:r>
      <w:r w:rsidR="00D27BB2">
        <w:rPr>
          <w:lang w:val="en-US"/>
        </w:rPr>
        <w:t xml:space="preserve"> meeting and continued the discussions in </w:t>
      </w:r>
      <w:r w:rsidR="00D27BB2" w:rsidRPr="00865E80">
        <w:rPr>
          <w:lang w:val="en-US"/>
        </w:rPr>
        <w:t>RAN1#116</w:t>
      </w:r>
      <w:r w:rsidR="009633DF">
        <w:rPr>
          <w:lang w:val="en-US"/>
        </w:rPr>
        <w:t>bis</w:t>
      </w:r>
      <w:r w:rsidR="00D27BB2">
        <w:rPr>
          <w:lang w:val="en-US"/>
        </w:rPr>
        <w:t xml:space="preserve"> </w:t>
      </w:r>
      <w:r w:rsidR="007F6FD9">
        <w:rPr>
          <w:lang w:val="en-US"/>
        </w:rPr>
        <w:t>and RAN1#117</w:t>
      </w:r>
      <w:r w:rsidR="00D27BB2">
        <w:rPr>
          <w:lang w:val="en-US"/>
        </w:rPr>
        <w:t xml:space="preserve"> meeting</w:t>
      </w:r>
      <w:r w:rsidR="007F6FD9">
        <w:rPr>
          <w:lang w:val="en-US"/>
        </w:rPr>
        <w:t>s</w:t>
      </w:r>
      <w:r>
        <w:rPr>
          <w:lang w:val="en-US"/>
        </w:rPr>
        <w:t xml:space="preserve">. </w:t>
      </w:r>
      <w:r w:rsidR="00D27BB2">
        <w:rPr>
          <w:lang w:val="en-US"/>
        </w:rPr>
        <w:t>The agreements reac</w:t>
      </w:r>
      <w:r w:rsidR="00414E8B">
        <w:rPr>
          <w:lang w:val="en-US"/>
        </w:rPr>
        <w:t xml:space="preserve">hed by RAN1 </w:t>
      </w:r>
      <w:r w:rsidR="00414E8B" w:rsidRPr="00B42DEF">
        <w:rPr>
          <w:rFonts w:cs="Arial"/>
        </w:rPr>
        <w:t>can serve as starting point for RAN2.</w:t>
      </w:r>
      <w:r w:rsidR="00414E8B">
        <w:rPr>
          <w:rFonts w:cs="Arial"/>
        </w:rPr>
        <w:t xml:space="preserve"> One of the </w:t>
      </w:r>
      <w:bookmarkStart w:id="4" w:name="_Hlk164954440"/>
      <w:r w:rsidR="00414E8B">
        <w:rPr>
          <w:rFonts w:cs="Arial"/>
        </w:rPr>
        <w:t xml:space="preserve">agreements </w:t>
      </w:r>
      <w:r w:rsidR="00C75DD5">
        <w:rPr>
          <w:rFonts w:cs="Arial"/>
        </w:rPr>
        <w:t xml:space="preserve">from </w:t>
      </w:r>
      <w:r w:rsidR="00C75DD5" w:rsidRPr="00865E80">
        <w:rPr>
          <w:lang w:val="en-US"/>
        </w:rPr>
        <w:t>RAN1#116</w:t>
      </w:r>
      <w:r w:rsidR="00C75DD5">
        <w:rPr>
          <w:lang w:val="en-US"/>
        </w:rPr>
        <w:t xml:space="preserve"> meeting </w:t>
      </w:r>
      <w:r w:rsidR="00414E8B">
        <w:rPr>
          <w:rFonts w:cs="Arial"/>
        </w:rPr>
        <w:t xml:space="preserve">concerns </w:t>
      </w:r>
      <w:bookmarkEnd w:id="4"/>
      <w:r w:rsidR="00D43D72" w:rsidRPr="00865E80">
        <w:rPr>
          <w:rFonts w:cs="Arial"/>
        </w:rPr>
        <w:t>a common design for the on-demand SSB operation for all applicable CA scenarios</w:t>
      </w:r>
      <w:r w:rsidR="001F248F">
        <w:rPr>
          <w:rFonts w:cs="Arial"/>
        </w:rPr>
        <w:t>:</w:t>
      </w:r>
    </w:p>
    <w:p w14:paraId="38AC14EA" w14:textId="77777777" w:rsidR="00D43D72" w:rsidRPr="00865E80" w:rsidRDefault="00D43D72" w:rsidP="00D43D72">
      <w:pPr>
        <w:ind w:left="567"/>
        <w:rPr>
          <w:rFonts w:ascii="Arial" w:hAnsi="Arial" w:cs="Arial"/>
          <w:b/>
          <w:sz w:val="18"/>
          <w:szCs w:val="18"/>
          <w:highlight w:val="green"/>
          <w:lang w:eastAsia="x-none"/>
        </w:rPr>
      </w:pPr>
      <w:r w:rsidRPr="00865E80">
        <w:rPr>
          <w:rFonts w:ascii="Arial" w:hAnsi="Arial" w:cs="Arial"/>
          <w:b/>
          <w:sz w:val="18"/>
          <w:szCs w:val="18"/>
          <w:highlight w:val="green"/>
          <w:lang w:eastAsia="x-none"/>
        </w:rPr>
        <w:t>Agreement</w:t>
      </w:r>
    </w:p>
    <w:p w14:paraId="3CAB2CC0" w14:textId="77777777" w:rsidR="00D43D72" w:rsidRDefault="00D43D72" w:rsidP="00D43D72">
      <w:pPr>
        <w:pStyle w:val="ListParagraph"/>
        <w:ind w:left="567"/>
        <w:jc w:val="both"/>
        <w:rPr>
          <w:rFonts w:ascii="Arial" w:hAnsi="Arial" w:cs="Arial"/>
          <w:sz w:val="18"/>
          <w:szCs w:val="18"/>
        </w:rPr>
      </w:pPr>
      <w:r w:rsidRPr="00865E80">
        <w:rPr>
          <w:rFonts w:ascii="Arial" w:hAnsi="Arial" w:cs="Arial"/>
          <w:sz w:val="18"/>
          <w:szCs w:val="18"/>
          <w:highlight w:val="yellow"/>
          <w:lang w:eastAsia="ko-KR"/>
        </w:rPr>
        <w:t>RAN1 to strive for a common design for on-demand SSB operation considering all applicable CA configurations</w:t>
      </w:r>
      <w:r w:rsidRPr="00865E80">
        <w:rPr>
          <w:rFonts w:ascii="Arial" w:hAnsi="Arial" w:cs="Arial"/>
          <w:sz w:val="18"/>
          <w:szCs w:val="18"/>
          <w:highlight w:val="yellow"/>
        </w:rPr>
        <w:t>.</w:t>
      </w:r>
    </w:p>
    <w:p w14:paraId="6EFDE4F3" w14:textId="77777777" w:rsidR="00D43D72" w:rsidRPr="00D43D72" w:rsidRDefault="00D43D72" w:rsidP="008607DF">
      <w:pPr>
        <w:pStyle w:val="BodyText"/>
        <w:rPr>
          <w:lang w:val="x-none"/>
        </w:rPr>
      </w:pPr>
    </w:p>
    <w:p w14:paraId="4587EBB6" w14:textId="400AB4F5" w:rsidR="008607DF" w:rsidRPr="00865E80" w:rsidRDefault="008607DF" w:rsidP="008607DF">
      <w:pPr>
        <w:pStyle w:val="BodyText"/>
        <w:rPr>
          <w:rFonts w:cs="Arial"/>
        </w:rPr>
      </w:pPr>
      <w:r w:rsidRPr="00865E80">
        <w:rPr>
          <w:rFonts w:cs="Arial"/>
        </w:rPr>
        <w:t xml:space="preserve">We propose to </w:t>
      </w:r>
      <w:r w:rsidR="00444B3A" w:rsidRPr="00865E80">
        <w:rPr>
          <w:rFonts w:cs="Arial"/>
        </w:rPr>
        <w:t xml:space="preserve">adopt the </w:t>
      </w:r>
      <w:r w:rsidRPr="00865E80">
        <w:rPr>
          <w:rFonts w:cs="Arial"/>
        </w:rPr>
        <w:t>same conclusion in RAN2</w:t>
      </w:r>
      <w:r w:rsidR="00444B3A" w:rsidRPr="00865E80">
        <w:rPr>
          <w:rFonts w:cs="Arial"/>
        </w:rPr>
        <w:t>, i.e.,</w:t>
      </w:r>
      <w:r w:rsidRPr="00865E80">
        <w:rPr>
          <w:rFonts w:cs="Arial"/>
        </w:rPr>
        <w:t xml:space="preserve"> to agree </w:t>
      </w:r>
      <w:bookmarkStart w:id="5" w:name="_Hlk161655246"/>
      <w:r w:rsidRPr="00865E80">
        <w:rPr>
          <w:rFonts w:cs="Arial"/>
        </w:rPr>
        <w:t xml:space="preserve">to have </w:t>
      </w:r>
      <w:r w:rsidR="009D6935" w:rsidRPr="00865E80">
        <w:rPr>
          <w:rFonts w:cs="Arial"/>
        </w:rPr>
        <w:t xml:space="preserve">a </w:t>
      </w:r>
      <w:r w:rsidRPr="00865E80">
        <w:rPr>
          <w:rFonts w:cs="Arial"/>
        </w:rPr>
        <w:t>common design for on-demand SSB operation for all scenarios</w:t>
      </w:r>
      <w:bookmarkEnd w:id="5"/>
      <w:r w:rsidRPr="00865E80">
        <w:rPr>
          <w:rFonts w:cs="Arial"/>
        </w:rPr>
        <w:t>.</w:t>
      </w:r>
    </w:p>
    <w:p w14:paraId="70E5D4D4" w14:textId="77777777" w:rsidR="008607DF" w:rsidRDefault="008607DF" w:rsidP="008607DF">
      <w:pPr>
        <w:pStyle w:val="BodyText"/>
        <w:rPr>
          <w:sz w:val="22"/>
          <w:szCs w:val="22"/>
        </w:rPr>
      </w:pPr>
    </w:p>
    <w:p w14:paraId="4B286C33" w14:textId="12029777" w:rsidR="008607DF" w:rsidRPr="00865E80" w:rsidRDefault="00641E58" w:rsidP="008607DF">
      <w:pPr>
        <w:pStyle w:val="Proposal"/>
      </w:pPr>
      <w:bookmarkStart w:id="6" w:name="_Toc162352568"/>
      <w:bookmarkStart w:id="7" w:name="_Toc163157297"/>
      <w:bookmarkStart w:id="8" w:name="_Toc174020162"/>
      <w:r>
        <w:t>H</w:t>
      </w:r>
      <w:r w:rsidR="008607DF" w:rsidRPr="00865E80">
        <w:t xml:space="preserve">ave </w:t>
      </w:r>
      <w:r w:rsidR="009D6935" w:rsidRPr="00865E80">
        <w:t xml:space="preserve">a </w:t>
      </w:r>
      <w:r w:rsidR="008607DF" w:rsidRPr="00865E80">
        <w:t xml:space="preserve">common design for on-demand SSB operation for all </w:t>
      </w:r>
      <w:r w:rsidR="00006417">
        <w:t xml:space="preserve">applicable CA configurations </w:t>
      </w:r>
      <w:r>
        <w:t>from RAN2 standpoint</w:t>
      </w:r>
      <w:r w:rsidR="008607DF" w:rsidRPr="00865E80">
        <w:t>.</w:t>
      </w:r>
      <w:bookmarkEnd w:id="6"/>
      <w:bookmarkEnd w:id="7"/>
      <w:bookmarkEnd w:id="8"/>
    </w:p>
    <w:p w14:paraId="68CBAB87" w14:textId="77777777" w:rsidR="008607DF" w:rsidRDefault="008607DF" w:rsidP="008607DF">
      <w:pPr>
        <w:pStyle w:val="BodyText"/>
        <w:ind w:left="1304"/>
        <w:rPr>
          <w:b/>
          <w:bCs/>
          <w:sz w:val="22"/>
          <w:szCs w:val="22"/>
        </w:rPr>
      </w:pPr>
    </w:p>
    <w:p w14:paraId="6DAF3954" w14:textId="1F3C8808" w:rsidR="001935B5" w:rsidRDefault="007B39B9" w:rsidP="001935B5">
      <w:pPr>
        <w:pStyle w:val="BodyText"/>
        <w:rPr>
          <w:lang w:val="en-US"/>
        </w:rPr>
      </w:pPr>
      <w:r>
        <w:rPr>
          <w:rFonts w:cs="Arial"/>
          <w:lang w:val="en-US"/>
        </w:rPr>
        <w:t>Concerning the configuration aspects, the discussion in RAN</w:t>
      </w:r>
      <w:r w:rsidR="00E1032A">
        <w:rPr>
          <w:rFonts w:cs="Arial"/>
          <w:lang w:val="en-US"/>
        </w:rPr>
        <w:t>1</w:t>
      </w:r>
      <w:r>
        <w:rPr>
          <w:rFonts w:cs="Arial"/>
          <w:lang w:val="en-US"/>
        </w:rPr>
        <w:t>#117 meeting concluded with the following agreements:</w:t>
      </w:r>
    </w:p>
    <w:p w14:paraId="76374439" w14:textId="77777777" w:rsidR="00722DB5" w:rsidRPr="00722DB5" w:rsidRDefault="00722DB5" w:rsidP="00722DB5">
      <w:pPr>
        <w:pStyle w:val="BodyText"/>
        <w:ind w:left="567"/>
        <w:jc w:val="left"/>
        <w:rPr>
          <w:rFonts w:cs="Arial"/>
          <w:sz w:val="18"/>
          <w:szCs w:val="18"/>
          <w:lang w:val="en-US"/>
        </w:rPr>
      </w:pPr>
    </w:p>
    <w:p w14:paraId="41413086" w14:textId="77777777" w:rsidR="00722DB5" w:rsidRPr="00722DB5" w:rsidRDefault="00722DB5" w:rsidP="00722DB5">
      <w:pPr>
        <w:ind w:left="567"/>
        <w:rPr>
          <w:rFonts w:ascii="Arial" w:eastAsiaTheme="minorEastAsia" w:hAnsi="Arial" w:cs="Arial"/>
          <w:b/>
          <w:sz w:val="18"/>
          <w:szCs w:val="18"/>
          <w:lang w:eastAsia="zh-CN"/>
        </w:rPr>
      </w:pPr>
      <w:r w:rsidRPr="00722DB5">
        <w:rPr>
          <w:rFonts w:ascii="Arial" w:eastAsiaTheme="minorEastAsia" w:hAnsi="Arial" w:cs="Arial"/>
          <w:b/>
          <w:sz w:val="18"/>
          <w:szCs w:val="18"/>
          <w:highlight w:val="green"/>
          <w:lang w:eastAsia="zh-CN"/>
        </w:rPr>
        <w:t>Agreement</w:t>
      </w:r>
    </w:p>
    <w:p w14:paraId="7CEF5B38" w14:textId="77777777" w:rsidR="00722DB5" w:rsidRPr="00BF7B07" w:rsidRDefault="00722DB5" w:rsidP="00722DB5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160" w:line="256" w:lineRule="auto"/>
        <w:ind w:left="1287"/>
        <w:contextualSpacing/>
        <w:textAlignment w:val="auto"/>
        <w:rPr>
          <w:rFonts w:ascii="Arial" w:eastAsia="Malgun Gothic" w:hAnsi="Arial" w:cs="Arial"/>
          <w:sz w:val="18"/>
          <w:szCs w:val="18"/>
          <w:highlight w:val="yellow"/>
          <w:lang w:val="en-US"/>
        </w:rPr>
      </w:pPr>
      <w:r w:rsidRPr="7DF84CA4">
        <w:rPr>
          <w:rFonts w:ascii="Arial" w:hAnsi="Arial" w:cs="Arial"/>
          <w:sz w:val="18"/>
          <w:szCs w:val="18"/>
          <w:highlight w:val="yellow"/>
          <w:lang w:val="en-US" w:eastAsia="ko-KR"/>
        </w:rPr>
        <w:t>For</w:t>
      </w:r>
      <w:r w:rsidRPr="7DF84CA4">
        <w:rPr>
          <w:rFonts w:ascii="Arial" w:hAnsi="Arial" w:cs="Arial"/>
          <w:sz w:val="18"/>
          <w:szCs w:val="18"/>
          <w:highlight w:val="yellow"/>
          <w:lang w:val="en-US"/>
        </w:rPr>
        <w:t xml:space="preserve"> a cell supporting on-demand SSB </w:t>
      </w:r>
      <w:proofErr w:type="spellStart"/>
      <w:r w:rsidRPr="7DF84CA4">
        <w:rPr>
          <w:rFonts w:ascii="Arial" w:hAnsi="Arial" w:cs="Arial"/>
          <w:sz w:val="18"/>
          <w:szCs w:val="18"/>
          <w:highlight w:val="yellow"/>
          <w:lang w:val="en-US"/>
        </w:rPr>
        <w:t>SCell</w:t>
      </w:r>
      <w:proofErr w:type="spellEnd"/>
      <w:r w:rsidRPr="7DF84CA4">
        <w:rPr>
          <w:rFonts w:ascii="Arial" w:hAnsi="Arial" w:cs="Arial"/>
          <w:sz w:val="18"/>
          <w:szCs w:val="18"/>
          <w:highlight w:val="yellow"/>
          <w:lang w:val="en-US"/>
        </w:rPr>
        <w:t xml:space="preserve"> operation</w:t>
      </w:r>
      <w:r w:rsidRPr="7DF84CA4">
        <w:rPr>
          <w:rFonts w:ascii="Arial" w:hAnsi="Arial" w:cs="Arial"/>
          <w:sz w:val="18"/>
          <w:szCs w:val="18"/>
          <w:highlight w:val="yellow"/>
          <w:lang w:val="en-US" w:eastAsia="ko-KR"/>
        </w:rPr>
        <w:t xml:space="preserve">, at least the following for on-demand SSB via higher layer </w:t>
      </w:r>
      <w:r w:rsidRPr="7DF84CA4">
        <w:rPr>
          <w:rFonts w:ascii="Arial" w:eastAsiaTheme="minorEastAsia" w:hAnsi="Arial" w:cs="Arial"/>
          <w:sz w:val="18"/>
          <w:szCs w:val="18"/>
          <w:highlight w:val="yellow"/>
          <w:lang w:val="en-US" w:eastAsia="ko-KR"/>
        </w:rPr>
        <w:t xml:space="preserve">RRC </w:t>
      </w:r>
      <w:r w:rsidRPr="7DF84CA4">
        <w:rPr>
          <w:rFonts w:ascii="Arial" w:hAnsi="Arial" w:cs="Arial"/>
          <w:sz w:val="18"/>
          <w:szCs w:val="18"/>
          <w:highlight w:val="yellow"/>
          <w:lang w:val="en-US" w:eastAsia="ko-KR"/>
        </w:rPr>
        <w:t>signaling is supported.</w:t>
      </w:r>
    </w:p>
    <w:p w14:paraId="058B6BAF" w14:textId="77777777" w:rsidR="00722DB5" w:rsidRPr="00BF7B07" w:rsidRDefault="00722DB5" w:rsidP="00722DB5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ind w:left="2007"/>
        <w:contextualSpacing/>
        <w:textAlignment w:val="auto"/>
        <w:rPr>
          <w:rFonts w:ascii="Arial" w:eastAsia="Malgun Gothic" w:hAnsi="Arial" w:cs="Arial"/>
          <w:sz w:val="18"/>
          <w:szCs w:val="18"/>
          <w:highlight w:val="yellow"/>
        </w:rPr>
      </w:pPr>
      <w:r w:rsidRPr="00BF7B07">
        <w:rPr>
          <w:rFonts w:ascii="Arial" w:eastAsia="Malgun Gothic" w:hAnsi="Arial" w:cs="Arial"/>
          <w:sz w:val="18"/>
          <w:szCs w:val="18"/>
          <w:highlight w:val="yellow"/>
          <w:lang w:eastAsia="ko-KR"/>
        </w:rPr>
        <w:t>Frequency of the on-demand SSB</w:t>
      </w:r>
    </w:p>
    <w:p w14:paraId="50AEC142" w14:textId="77777777" w:rsidR="00722DB5" w:rsidRPr="00BF7B07" w:rsidRDefault="00722DB5" w:rsidP="00722DB5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ind w:left="2007"/>
        <w:contextualSpacing/>
        <w:textAlignment w:val="auto"/>
        <w:rPr>
          <w:rFonts w:ascii="Arial" w:eastAsia="Malgun Gothic" w:hAnsi="Arial" w:cs="Arial"/>
          <w:sz w:val="18"/>
          <w:szCs w:val="18"/>
          <w:highlight w:val="yellow"/>
          <w:lang w:val="en-US"/>
        </w:rPr>
      </w:pPr>
      <w:r w:rsidRPr="00BF7B07">
        <w:rPr>
          <w:rFonts w:ascii="Arial" w:eastAsia="Malgun Gothic" w:hAnsi="Arial" w:cs="Arial"/>
          <w:sz w:val="18"/>
          <w:szCs w:val="18"/>
          <w:highlight w:val="yellow"/>
          <w:lang w:val="en-US" w:eastAsia="ko-KR"/>
        </w:rPr>
        <w:t xml:space="preserve">SSB positions within an on-demand SSB burst by using signaling similar to </w:t>
      </w:r>
      <w:proofErr w:type="spellStart"/>
      <w:r w:rsidRPr="00BF7B07">
        <w:rPr>
          <w:rFonts w:ascii="Arial" w:eastAsia="Malgun Gothic" w:hAnsi="Arial" w:cs="Arial"/>
          <w:i/>
          <w:sz w:val="18"/>
          <w:szCs w:val="18"/>
          <w:highlight w:val="yellow"/>
          <w:lang w:val="en-US" w:eastAsia="ko-KR"/>
        </w:rPr>
        <w:t>ssb-</w:t>
      </w:r>
      <w:proofErr w:type="gramStart"/>
      <w:r w:rsidRPr="00BF7B07">
        <w:rPr>
          <w:rFonts w:ascii="Arial" w:eastAsia="Malgun Gothic" w:hAnsi="Arial" w:cs="Arial"/>
          <w:i/>
          <w:sz w:val="18"/>
          <w:szCs w:val="18"/>
          <w:highlight w:val="yellow"/>
          <w:lang w:val="en-US" w:eastAsia="ko-KR"/>
        </w:rPr>
        <w:t>PositionsInBurst</w:t>
      </w:r>
      <w:proofErr w:type="spellEnd"/>
      <w:proofErr w:type="gramEnd"/>
    </w:p>
    <w:p w14:paraId="5B38F304" w14:textId="77777777" w:rsidR="00722DB5" w:rsidRPr="00722DB5" w:rsidRDefault="00722DB5" w:rsidP="00722DB5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ind w:left="2007"/>
        <w:contextualSpacing/>
        <w:textAlignment w:val="auto"/>
        <w:rPr>
          <w:rFonts w:ascii="Arial" w:eastAsia="Malgun Gothic" w:hAnsi="Arial" w:cs="Arial"/>
          <w:sz w:val="18"/>
          <w:szCs w:val="18"/>
          <w:highlight w:val="yellow"/>
        </w:rPr>
      </w:pPr>
      <w:r w:rsidRPr="00722DB5">
        <w:rPr>
          <w:rFonts w:ascii="Arial" w:eastAsia="Malgun Gothic" w:hAnsi="Arial" w:cs="Arial"/>
          <w:sz w:val="18"/>
          <w:szCs w:val="18"/>
          <w:highlight w:val="yellow"/>
          <w:lang w:eastAsia="ko-KR"/>
        </w:rPr>
        <w:t>Periodicity of the on-demand SSB</w:t>
      </w:r>
    </w:p>
    <w:p w14:paraId="32CFCBD4" w14:textId="77777777" w:rsidR="00722DB5" w:rsidRPr="00722DB5" w:rsidRDefault="00722DB5" w:rsidP="00722DB5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ind w:left="2007"/>
        <w:contextualSpacing/>
        <w:textAlignment w:val="auto"/>
        <w:rPr>
          <w:rFonts w:ascii="Arial" w:eastAsia="Malgun Gothic" w:hAnsi="Arial" w:cs="Arial"/>
          <w:sz w:val="18"/>
          <w:szCs w:val="18"/>
          <w:highlight w:val="yellow"/>
        </w:rPr>
      </w:pPr>
      <w:r w:rsidRPr="00722DB5">
        <w:rPr>
          <w:rFonts w:ascii="Arial" w:eastAsia="Malgun Gothic" w:hAnsi="Arial" w:cs="Arial"/>
          <w:sz w:val="18"/>
          <w:szCs w:val="18"/>
          <w:highlight w:val="yellow"/>
          <w:lang w:eastAsia="ko-KR"/>
        </w:rPr>
        <w:t>FFS: Whether more than one on-demand SSB configurations can be configured for the cell to UE</w:t>
      </w:r>
    </w:p>
    <w:p w14:paraId="68CB42A7" w14:textId="77777777" w:rsidR="00722DB5" w:rsidRPr="00722DB5" w:rsidRDefault="00722DB5" w:rsidP="00722DB5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ind w:left="2007"/>
        <w:contextualSpacing/>
        <w:textAlignment w:val="auto"/>
        <w:rPr>
          <w:rFonts w:ascii="Arial" w:eastAsia="Malgun Gothic" w:hAnsi="Arial" w:cs="Arial"/>
          <w:sz w:val="18"/>
          <w:szCs w:val="18"/>
          <w:highlight w:val="yellow"/>
        </w:rPr>
      </w:pPr>
      <w:r w:rsidRPr="00722DB5">
        <w:rPr>
          <w:rFonts w:ascii="Arial" w:eastAsia="Malgun Gothic" w:hAnsi="Arial" w:cs="Arial"/>
          <w:sz w:val="18"/>
          <w:szCs w:val="18"/>
          <w:highlight w:val="yellow"/>
          <w:lang w:eastAsia="ko-KR"/>
        </w:rPr>
        <w:t>FFS: Whether the RRC is newly introduced or existing RRC is reused</w:t>
      </w:r>
    </w:p>
    <w:p w14:paraId="58C8FB2D" w14:textId="77777777" w:rsidR="00722DB5" w:rsidRDefault="00722DB5" w:rsidP="007A031B">
      <w:pPr>
        <w:pStyle w:val="BodyText"/>
        <w:rPr>
          <w:rFonts w:cs="Arial"/>
        </w:rPr>
      </w:pPr>
    </w:p>
    <w:p w14:paraId="479936D9" w14:textId="46AE7DEF" w:rsidR="007A031B" w:rsidRDefault="007D0BC4" w:rsidP="007A031B">
      <w:pPr>
        <w:pStyle w:val="BodyText"/>
        <w:rPr>
          <w:rFonts w:cs="Arial"/>
        </w:rPr>
      </w:pPr>
      <w:r>
        <w:rPr>
          <w:rFonts w:cs="Arial"/>
        </w:rPr>
        <w:t>As highlighted in</w:t>
      </w:r>
      <w:r w:rsidR="007A031B">
        <w:rPr>
          <w:rFonts w:cs="Arial"/>
        </w:rPr>
        <w:t xml:space="preserve"> the </w:t>
      </w:r>
      <w:r>
        <w:rPr>
          <w:rFonts w:cs="Arial"/>
        </w:rPr>
        <w:t>agreement above, one of the possible</w:t>
      </w:r>
      <w:r w:rsidR="007A031B">
        <w:rPr>
          <w:rFonts w:cs="Arial"/>
        </w:rPr>
        <w:t xml:space="preserve"> solutions is </w:t>
      </w:r>
      <w:r w:rsidR="007A031B" w:rsidRPr="005F73A8">
        <w:rPr>
          <w:rFonts w:cs="Arial"/>
        </w:rPr>
        <w:t>that the network provides the UE with different options for the SSB transmission</w:t>
      </w:r>
      <w:r w:rsidR="007A031B">
        <w:rPr>
          <w:rFonts w:cs="Arial"/>
        </w:rPr>
        <w:t xml:space="preserve"> </w:t>
      </w:r>
      <w:r w:rsidR="007A031B" w:rsidRPr="005F73A8">
        <w:rPr>
          <w:rFonts w:cs="Arial"/>
        </w:rPr>
        <w:t xml:space="preserve">patterns by </w:t>
      </w:r>
      <w:r w:rsidR="00197941">
        <w:rPr>
          <w:rFonts w:cs="Arial"/>
        </w:rPr>
        <w:t xml:space="preserve">an </w:t>
      </w:r>
      <w:r w:rsidR="007A031B" w:rsidRPr="005F73A8">
        <w:rPr>
          <w:rFonts w:cs="Arial"/>
        </w:rPr>
        <w:t xml:space="preserve">RRC configuration. </w:t>
      </w:r>
      <w:r w:rsidR="007A031B" w:rsidRPr="0020549D">
        <w:rPr>
          <w:rFonts w:cs="Arial"/>
        </w:rPr>
        <w:t xml:space="preserve">These options for the SSB transmission patterns could be given outside of the </w:t>
      </w:r>
      <w:proofErr w:type="spellStart"/>
      <w:r w:rsidR="007A031B" w:rsidRPr="0020549D">
        <w:rPr>
          <w:rFonts w:cs="Arial"/>
        </w:rPr>
        <w:t>SCell</w:t>
      </w:r>
      <w:proofErr w:type="spellEnd"/>
      <w:r w:rsidR="007A031B" w:rsidRPr="0020549D">
        <w:rPr>
          <w:rFonts w:cs="Arial"/>
        </w:rPr>
        <w:t xml:space="preserve"> configuration</w:t>
      </w:r>
      <w:r w:rsidR="00BA187E">
        <w:rPr>
          <w:rFonts w:cs="Arial"/>
        </w:rPr>
        <w:t xml:space="preserve"> </w:t>
      </w:r>
      <w:r w:rsidR="00EB604D">
        <w:rPr>
          <w:rFonts w:cs="Arial"/>
        </w:rPr>
        <w:t xml:space="preserve">since we think that the </w:t>
      </w:r>
      <w:r w:rsidR="00BA187E">
        <w:rPr>
          <w:rFonts w:cs="Arial"/>
        </w:rPr>
        <w:t xml:space="preserve">SSB </w:t>
      </w:r>
      <w:r w:rsidR="00EB604D">
        <w:rPr>
          <w:rFonts w:cs="Arial"/>
        </w:rPr>
        <w:t xml:space="preserve">patterns can be </w:t>
      </w:r>
      <w:r w:rsidR="00BA187E">
        <w:rPr>
          <w:rFonts w:cs="Arial"/>
        </w:rPr>
        <w:t>common</w:t>
      </w:r>
      <w:r w:rsidR="00EB604D">
        <w:rPr>
          <w:rFonts w:cs="Arial"/>
        </w:rPr>
        <w:t xml:space="preserve">ly configured for various </w:t>
      </w:r>
      <w:proofErr w:type="spellStart"/>
      <w:r w:rsidR="00EB604D">
        <w:rPr>
          <w:rFonts w:cs="Arial"/>
        </w:rPr>
        <w:t>SCells</w:t>
      </w:r>
      <w:proofErr w:type="spellEnd"/>
      <w:r w:rsidR="007432FF">
        <w:rPr>
          <w:rFonts w:cs="Arial"/>
        </w:rPr>
        <w:t xml:space="preserve">. </w:t>
      </w:r>
      <w:r w:rsidR="006E598B">
        <w:rPr>
          <w:rFonts w:cs="Arial"/>
        </w:rPr>
        <w:t xml:space="preserve">Furthermore, </w:t>
      </w:r>
      <w:r w:rsidR="00CD0EB9">
        <w:rPr>
          <w:rFonts w:cs="Arial"/>
        </w:rPr>
        <w:t xml:space="preserve">to support additional flexibility, </w:t>
      </w:r>
      <w:r w:rsidR="006E598B">
        <w:rPr>
          <w:rFonts w:cs="Arial"/>
        </w:rPr>
        <w:t>the configuration</w:t>
      </w:r>
      <w:r w:rsidR="00C12194">
        <w:rPr>
          <w:rFonts w:cs="Arial"/>
        </w:rPr>
        <w:t>s</w:t>
      </w:r>
      <w:r w:rsidR="006E598B">
        <w:rPr>
          <w:rFonts w:cs="Arial"/>
        </w:rPr>
        <w:t xml:space="preserve"> could</w:t>
      </w:r>
      <w:r w:rsidR="00CD0EB9">
        <w:rPr>
          <w:rFonts w:cs="Arial"/>
        </w:rPr>
        <w:t xml:space="preserve"> be different for FR1 and FR2</w:t>
      </w:r>
      <w:r w:rsidR="00B7070F">
        <w:rPr>
          <w:rFonts w:cs="Arial"/>
        </w:rPr>
        <w:t>.</w:t>
      </w:r>
      <w:r w:rsidR="00CD0EB9">
        <w:rPr>
          <w:rFonts w:cs="Arial"/>
        </w:rPr>
        <w:t xml:space="preserve"> </w:t>
      </w:r>
      <w:r w:rsidR="007432FF">
        <w:rPr>
          <w:rFonts w:cs="Arial"/>
        </w:rPr>
        <w:t xml:space="preserve">In this way, </w:t>
      </w:r>
      <w:r w:rsidR="00AC0075">
        <w:rPr>
          <w:rFonts w:cs="Arial"/>
        </w:rPr>
        <w:t>configurations for FR1 and FR2 wo</w:t>
      </w:r>
      <w:r w:rsidR="00963959">
        <w:rPr>
          <w:rFonts w:cs="Arial"/>
        </w:rPr>
        <w:t>uld be shared among serving cells</w:t>
      </w:r>
      <w:r w:rsidR="00C5767E">
        <w:rPr>
          <w:rFonts w:cs="Arial"/>
        </w:rPr>
        <w:t xml:space="preserve"> operating on FR1 </w:t>
      </w:r>
      <w:r w:rsidR="00C12194">
        <w:rPr>
          <w:rFonts w:cs="Arial"/>
        </w:rPr>
        <w:t xml:space="preserve">and </w:t>
      </w:r>
      <w:r w:rsidR="000858D1">
        <w:rPr>
          <w:rFonts w:cs="Arial"/>
        </w:rPr>
        <w:t>FR2</w:t>
      </w:r>
      <w:r w:rsidR="00323F5D">
        <w:rPr>
          <w:rFonts w:cs="Arial"/>
        </w:rPr>
        <w:t>,</w:t>
      </w:r>
      <w:r w:rsidR="000858D1">
        <w:rPr>
          <w:rFonts w:cs="Arial"/>
        </w:rPr>
        <w:t xml:space="preserve"> respectively.</w:t>
      </w:r>
      <w:r w:rsidR="00323F5D">
        <w:rPr>
          <w:rFonts w:cs="Arial"/>
        </w:rPr>
        <w:t xml:space="preserve"> </w:t>
      </w:r>
      <w:r w:rsidR="00775B34">
        <w:rPr>
          <w:rFonts w:cs="Arial"/>
        </w:rPr>
        <w:t xml:space="preserve">It is important to note that </w:t>
      </w:r>
      <w:r w:rsidR="00323F5D">
        <w:rPr>
          <w:rFonts w:cs="Arial"/>
        </w:rPr>
        <w:t xml:space="preserve">while the </w:t>
      </w:r>
      <w:r w:rsidR="001B4C43" w:rsidRPr="0020549D">
        <w:rPr>
          <w:rFonts w:cs="Arial"/>
        </w:rPr>
        <w:t xml:space="preserve">options for the SSB transmission patterns </w:t>
      </w:r>
      <w:r w:rsidR="001B4C43">
        <w:rPr>
          <w:rFonts w:cs="Arial"/>
        </w:rPr>
        <w:t xml:space="preserve">would be </w:t>
      </w:r>
      <w:r w:rsidR="00D25119">
        <w:rPr>
          <w:rFonts w:cs="Arial"/>
        </w:rPr>
        <w:t xml:space="preserve">per FR, the </w:t>
      </w:r>
      <w:r w:rsidR="00323F5D">
        <w:rPr>
          <w:rFonts w:cs="Arial"/>
        </w:rPr>
        <w:t>activation of a certain SSB transmission pattern could be different for differe</w:t>
      </w:r>
      <w:r w:rsidR="00B83063">
        <w:rPr>
          <w:rFonts w:cs="Arial"/>
        </w:rPr>
        <w:t xml:space="preserve">nt </w:t>
      </w:r>
      <w:proofErr w:type="spellStart"/>
      <w:r w:rsidR="00C952D6">
        <w:rPr>
          <w:rFonts w:cs="Arial"/>
        </w:rPr>
        <w:t>SCells</w:t>
      </w:r>
      <w:proofErr w:type="spellEnd"/>
      <w:r w:rsidR="00B83063">
        <w:rPr>
          <w:rFonts w:cs="Arial"/>
        </w:rPr>
        <w:t>.</w:t>
      </w:r>
      <w:r w:rsidR="00484921">
        <w:rPr>
          <w:rFonts w:cs="Arial"/>
        </w:rPr>
        <w:t xml:space="preserve"> </w:t>
      </w:r>
      <w:r w:rsidR="00643301">
        <w:rPr>
          <w:rFonts w:cs="Arial"/>
        </w:rPr>
        <w:t xml:space="preserve">This way of configuring </w:t>
      </w:r>
      <w:r w:rsidR="00643301" w:rsidRPr="00347156">
        <w:rPr>
          <w:rFonts w:cs="Arial"/>
        </w:rPr>
        <w:t>on-demand SSB</w:t>
      </w:r>
      <w:r w:rsidR="00643301">
        <w:rPr>
          <w:rFonts w:cs="Arial"/>
        </w:rPr>
        <w:t xml:space="preserve"> </w:t>
      </w:r>
      <w:r w:rsidR="005B51D2">
        <w:rPr>
          <w:rFonts w:cs="Arial"/>
        </w:rPr>
        <w:t xml:space="preserve">per FR </w:t>
      </w:r>
      <w:r w:rsidR="00364742">
        <w:rPr>
          <w:rFonts w:cs="Arial"/>
        </w:rPr>
        <w:t>requires fewer bits</w:t>
      </w:r>
      <w:r w:rsidR="007002BF">
        <w:rPr>
          <w:rFonts w:cs="Arial"/>
        </w:rPr>
        <w:t xml:space="preserve"> </w:t>
      </w:r>
      <w:r w:rsidR="00AA4C10">
        <w:rPr>
          <w:rFonts w:cs="Arial"/>
        </w:rPr>
        <w:t xml:space="preserve">compared </w:t>
      </w:r>
      <w:r w:rsidR="007002BF">
        <w:rPr>
          <w:rFonts w:cs="Arial"/>
        </w:rPr>
        <w:t>to</w:t>
      </w:r>
      <w:r w:rsidR="00AA4C10">
        <w:rPr>
          <w:rFonts w:cs="Arial"/>
        </w:rPr>
        <w:t>, for example,</w:t>
      </w:r>
      <w:r w:rsidR="007002BF">
        <w:rPr>
          <w:rFonts w:cs="Arial"/>
        </w:rPr>
        <w:t xml:space="preserve"> configur</w:t>
      </w:r>
      <w:r w:rsidR="00E51A2F">
        <w:rPr>
          <w:rFonts w:cs="Arial"/>
        </w:rPr>
        <w:t xml:space="preserve">ing </w:t>
      </w:r>
      <w:r w:rsidR="00FA5E43" w:rsidRPr="00347156">
        <w:rPr>
          <w:rFonts w:cs="Arial"/>
        </w:rPr>
        <w:t>on-demand SSB</w:t>
      </w:r>
      <w:r w:rsidR="00085BC0">
        <w:rPr>
          <w:rFonts w:cs="Arial"/>
        </w:rPr>
        <w:t xml:space="preserve"> per </w:t>
      </w:r>
      <w:proofErr w:type="spellStart"/>
      <w:r w:rsidR="00085BC0">
        <w:rPr>
          <w:rFonts w:cs="Arial"/>
        </w:rPr>
        <w:t>SCell</w:t>
      </w:r>
      <w:proofErr w:type="spellEnd"/>
      <w:r w:rsidR="00AA4C10">
        <w:rPr>
          <w:rFonts w:cs="Arial"/>
        </w:rPr>
        <w:t xml:space="preserve">. </w:t>
      </w:r>
      <w:r w:rsidR="001A1DBD">
        <w:rPr>
          <w:rFonts w:cs="Arial"/>
        </w:rPr>
        <w:t xml:space="preserve">Additionally, </w:t>
      </w:r>
      <w:r w:rsidR="00756BFE">
        <w:rPr>
          <w:rFonts w:cs="Arial"/>
        </w:rPr>
        <w:t>we think that FR1 and FR2 have different characteristics (e.g., number of potential beams employed in each FR) and as such this scheme</w:t>
      </w:r>
      <w:r w:rsidR="001A1DBD">
        <w:rPr>
          <w:rFonts w:cs="Arial"/>
        </w:rPr>
        <w:t xml:space="preserve"> </w:t>
      </w:r>
      <w:r w:rsidR="00C6306C">
        <w:rPr>
          <w:rFonts w:cs="Arial"/>
        </w:rPr>
        <w:t xml:space="preserve">allows for more flexibility than, for example, </w:t>
      </w:r>
      <w:r w:rsidR="004064B0">
        <w:rPr>
          <w:rFonts w:cs="Arial"/>
        </w:rPr>
        <w:t xml:space="preserve">configuring the same </w:t>
      </w:r>
      <w:r w:rsidR="00FA5E43" w:rsidRPr="00347156">
        <w:rPr>
          <w:rFonts w:cs="Arial"/>
        </w:rPr>
        <w:t>on-demand SSB</w:t>
      </w:r>
      <w:r w:rsidR="00FA5E43">
        <w:rPr>
          <w:rFonts w:cs="Arial"/>
        </w:rPr>
        <w:t xml:space="preserve"> for both FR1 and FR2. </w:t>
      </w:r>
      <w:r w:rsidR="00EA2805">
        <w:rPr>
          <w:rFonts w:cs="Arial"/>
        </w:rPr>
        <w:t>For example, as the maximum number of beams is different in FR1 and FR2, the potential number of deployed OnDemand SSB beams would vary. This leads to potential</w:t>
      </w:r>
      <w:r w:rsidR="00EA2805" w:rsidRPr="00EA2805">
        <w:rPr>
          <w:rFonts w:cs="Arial"/>
        </w:rPr>
        <w:t xml:space="preserve"> different periodicity and therefore different starting point/offset</w:t>
      </w:r>
      <w:r w:rsidR="00EA2805">
        <w:rPr>
          <w:rFonts w:cs="Arial"/>
        </w:rPr>
        <w:t xml:space="preserve">s </w:t>
      </w:r>
      <w:r w:rsidR="00EA2805">
        <w:rPr>
          <w:rFonts w:cs="Arial"/>
        </w:rPr>
        <w:lastRenderedPageBreak/>
        <w:t>for the OnDemand SSBs</w:t>
      </w:r>
      <w:r w:rsidR="00EA2805" w:rsidRPr="00EA2805">
        <w:rPr>
          <w:rFonts w:cs="Arial"/>
        </w:rPr>
        <w:t>.</w:t>
      </w:r>
      <w:r w:rsidR="00C728EE">
        <w:rPr>
          <w:rFonts w:cs="Arial"/>
        </w:rPr>
        <w:t xml:space="preserve"> </w:t>
      </w:r>
      <w:r w:rsidR="00FA5E43">
        <w:rPr>
          <w:rFonts w:cs="Arial"/>
        </w:rPr>
        <w:t xml:space="preserve">Therefore, configuring </w:t>
      </w:r>
      <w:r w:rsidR="00FA5E43" w:rsidRPr="00347156">
        <w:rPr>
          <w:rFonts w:cs="Arial"/>
        </w:rPr>
        <w:t>on-demand SSB</w:t>
      </w:r>
      <w:r w:rsidR="00FA5E43">
        <w:rPr>
          <w:rFonts w:cs="Arial"/>
        </w:rPr>
        <w:t xml:space="preserve"> per FR can be seen as a solution</w:t>
      </w:r>
      <w:r w:rsidR="0044308B">
        <w:rPr>
          <w:rFonts w:cs="Arial"/>
        </w:rPr>
        <w:t xml:space="preserve"> that requires fewer bits and provides </w:t>
      </w:r>
      <w:r w:rsidR="00021EC4">
        <w:rPr>
          <w:rFonts w:cs="Arial"/>
        </w:rPr>
        <w:t xml:space="preserve">a </w:t>
      </w:r>
      <w:r w:rsidR="000D4E2C">
        <w:rPr>
          <w:rFonts w:cs="Arial"/>
        </w:rPr>
        <w:t>reasonable level of flexibility.</w:t>
      </w:r>
      <w:r w:rsidR="00FA5E43">
        <w:rPr>
          <w:rFonts w:cs="Arial"/>
        </w:rPr>
        <w:t xml:space="preserve">  </w:t>
      </w:r>
    </w:p>
    <w:p w14:paraId="50C3769F" w14:textId="77777777" w:rsidR="007A031B" w:rsidRDefault="007A031B" w:rsidP="00C02375">
      <w:pPr>
        <w:pStyle w:val="BodyText"/>
      </w:pPr>
    </w:p>
    <w:p w14:paraId="41C34D7B" w14:textId="2A497929" w:rsidR="00B067F0" w:rsidRPr="00865E80" w:rsidRDefault="00A47D2F" w:rsidP="00B067F0">
      <w:pPr>
        <w:pStyle w:val="Proposal"/>
        <w:rPr>
          <w:rFonts w:cs="Arial"/>
        </w:rPr>
      </w:pPr>
      <w:bookmarkStart w:id="9" w:name="_Toc163157298"/>
      <w:bookmarkStart w:id="10" w:name="_Toc174020163"/>
      <w:r>
        <w:rPr>
          <w:rFonts w:cs="Arial"/>
        </w:rPr>
        <w:t xml:space="preserve">Define one </w:t>
      </w:r>
      <w:r w:rsidR="00504892">
        <w:rPr>
          <w:rFonts w:cs="Arial"/>
        </w:rPr>
        <w:t>o</w:t>
      </w:r>
      <w:r w:rsidR="003C726C" w:rsidRPr="003C726C">
        <w:rPr>
          <w:rFonts w:cs="Arial"/>
        </w:rPr>
        <w:t xml:space="preserve">n-demand SSB configuration </w:t>
      </w:r>
      <w:r>
        <w:rPr>
          <w:rFonts w:cs="Arial"/>
        </w:rPr>
        <w:t xml:space="preserve">per FR which is applicable </w:t>
      </w:r>
      <w:r w:rsidR="003C726C" w:rsidRPr="003C726C">
        <w:rPr>
          <w:rFonts w:cs="Arial"/>
        </w:rPr>
        <w:t xml:space="preserve">for </w:t>
      </w:r>
      <w:r>
        <w:rPr>
          <w:rFonts w:cs="Arial"/>
        </w:rPr>
        <w:t xml:space="preserve">all </w:t>
      </w:r>
      <w:proofErr w:type="spellStart"/>
      <w:r w:rsidR="003C726C" w:rsidRPr="003C726C">
        <w:rPr>
          <w:rFonts w:cs="Arial"/>
        </w:rPr>
        <w:t>SCells</w:t>
      </w:r>
      <w:proofErr w:type="spellEnd"/>
      <w:r w:rsidR="003C726C" w:rsidRPr="003C726C">
        <w:rPr>
          <w:rFonts w:cs="Arial"/>
        </w:rPr>
        <w:t xml:space="preserve"> </w:t>
      </w:r>
      <w:r w:rsidR="00504892">
        <w:rPr>
          <w:rFonts w:cs="Arial"/>
        </w:rPr>
        <w:t xml:space="preserve">in </w:t>
      </w:r>
      <w:r>
        <w:rPr>
          <w:rFonts w:cs="Arial"/>
        </w:rPr>
        <w:t xml:space="preserve">that </w:t>
      </w:r>
      <w:r w:rsidR="003C726C" w:rsidRPr="003C726C">
        <w:rPr>
          <w:rFonts w:cs="Arial"/>
        </w:rPr>
        <w:t>FR</w:t>
      </w:r>
      <w:r w:rsidR="00B067F0" w:rsidRPr="00865E80">
        <w:rPr>
          <w:rFonts w:cs="Arial"/>
        </w:rPr>
        <w:t>.</w:t>
      </w:r>
      <w:bookmarkEnd w:id="9"/>
      <w:bookmarkEnd w:id="10"/>
    </w:p>
    <w:p w14:paraId="33C3D9EE" w14:textId="438D4FD5" w:rsidR="007D0BC4" w:rsidRDefault="007D0BC4" w:rsidP="007D0BC4">
      <w:pPr>
        <w:pStyle w:val="BodyText"/>
        <w:rPr>
          <w:lang w:val="en-US"/>
        </w:rPr>
      </w:pPr>
      <w:r>
        <w:rPr>
          <w:rFonts w:cs="Arial"/>
          <w:lang w:val="en-US"/>
        </w:rPr>
        <w:t xml:space="preserve">Concerning the </w:t>
      </w:r>
      <w:proofErr w:type="spellStart"/>
      <w:r>
        <w:rPr>
          <w:rFonts w:cs="Arial"/>
          <w:lang w:val="en-US"/>
        </w:rPr>
        <w:t>signalling</w:t>
      </w:r>
      <w:proofErr w:type="spellEnd"/>
      <w:r>
        <w:rPr>
          <w:rFonts w:cs="Arial"/>
          <w:lang w:val="en-US"/>
        </w:rPr>
        <w:t xml:space="preserve"> aspects, the discussion in RAN</w:t>
      </w:r>
      <w:r w:rsidR="00E1032A">
        <w:rPr>
          <w:rFonts w:cs="Arial"/>
          <w:lang w:val="en-US"/>
        </w:rPr>
        <w:t>1</w:t>
      </w:r>
      <w:r>
        <w:rPr>
          <w:rFonts w:cs="Arial"/>
          <w:lang w:val="en-US"/>
        </w:rPr>
        <w:t xml:space="preserve">#117 </w:t>
      </w:r>
      <w:r w:rsidR="001F248F">
        <w:rPr>
          <w:rFonts w:cs="Arial"/>
          <w:lang w:val="en-US"/>
        </w:rPr>
        <w:t>meeting</w:t>
      </w:r>
      <w:r>
        <w:rPr>
          <w:rFonts w:cs="Arial"/>
          <w:lang w:val="en-US"/>
        </w:rPr>
        <w:t xml:space="preserve"> concluded with </w:t>
      </w:r>
      <w:r w:rsidR="001F248F">
        <w:rPr>
          <w:rFonts w:cs="Arial"/>
          <w:lang w:val="en-US"/>
        </w:rPr>
        <w:t>the following agreements:</w:t>
      </w:r>
    </w:p>
    <w:p w14:paraId="5CFC4896" w14:textId="77777777" w:rsidR="002B1270" w:rsidRPr="007D0BC4" w:rsidRDefault="002B1270" w:rsidP="00A36256">
      <w:p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/>
        </w:rPr>
      </w:pPr>
    </w:p>
    <w:p w14:paraId="65886978" w14:textId="77777777" w:rsidR="002B1270" w:rsidRPr="002B1270" w:rsidRDefault="002B1270" w:rsidP="002B1270">
      <w:pPr>
        <w:ind w:left="360"/>
        <w:rPr>
          <w:rFonts w:ascii="Arial" w:eastAsiaTheme="minorEastAsia" w:hAnsi="Arial" w:cs="Arial"/>
          <w:b/>
          <w:sz w:val="18"/>
          <w:szCs w:val="18"/>
          <w:lang w:eastAsia="zh-CN"/>
        </w:rPr>
      </w:pPr>
      <w:r w:rsidRPr="002B1270">
        <w:rPr>
          <w:rFonts w:ascii="Arial" w:eastAsiaTheme="minorEastAsia" w:hAnsi="Arial" w:cs="Arial"/>
          <w:b/>
          <w:sz w:val="18"/>
          <w:szCs w:val="18"/>
          <w:highlight w:val="green"/>
          <w:lang w:eastAsia="zh-CN"/>
        </w:rPr>
        <w:t>Agreement</w:t>
      </w:r>
    </w:p>
    <w:p w14:paraId="3D431DE0" w14:textId="77777777" w:rsidR="002B1270" w:rsidRPr="002B1270" w:rsidRDefault="002B1270" w:rsidP="7DF84CA4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08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/>
        </w:rPr>
      </w:pPr>
      <w:r w:rsidRPr="7DF84CA4">
        <w:rPr>
          <w:rFonts w:ascii="Arial" w:hAnsi="Arial" w:cs="Arial"/>
          <w:sz w:val="18"/>
          <w:szCs w:val="18"/>
          <w:lang w:val="en-US" w:eastAsia="ko-KR"/>
        </w:rPr>
        <w:t>For</w:t>
      </w:r>
      <w:r w:rsidRPr="7DF84CA4">
        <w:rPr>
          <w:rFonts w:ascii="Arial" w:hAnsi="Arial" w:cs="Arial"/>
          <w:sz w:val="18"/>
          <w:szCs w:val="18"/>
          <w:lang w:val="en-US"/>
        </w:rPr>
        <w:t xml:space="preserve"> a cell supporting on-demand SSB </w:t>
      </w:r>
      <w:proofErr w:type="spellStart"/>
      <w:r w:rsidRPr="7DF84CA4">
        <w:rPr>
          <w:rFonts w:ascii="Arial" w:hAnsi="Arial" w:cs="Arial"/>
          <w:sz w:val="18"/>
          <w:szCs w:val="18"/>
          <w:lang w:val="en-US"/>
        </w:rPr>
        <w:t>SCell</w:t>
      </w:r>
      <w:proofErr w:type="spellEnd"/>
      <w:r w:rsidRPr="7DF84CA4">
        <w:rPr>
          <w:rFonts w:ascii="Arial" w:hAnsi="Arial" w:cs="Arial"/>
          <w:sz w:val="18"/>
          <w:szCs w:val="18"/>
          <w:lang w:val="en-US"/>
        </w:rPr>
        <w:t xml:space="preserve"> operation</w:t>
      </w:r>
      <w:r w:rsidRPr="7DF84CA4">
        <w:rPr>
          <w:rFonts w:ascii="Arial" w:hAnsi="Arial" w:cs="Arial"/>
          <w:sz w:val="18"/>
          <w:szCs w:val="18"/>
          <w:lang w:val="en-US" w:eastAsia="ko-KR"/>
        </w:rPr>
        <w:t>,</w:t>
      </w:r>
    </w:p>
    <w:p w14:paraId="52DDE8D3" w14:textId="77777777" w:rsidR="002B1270" w:rsidRPr="002B1270" w:rsidRDefault="002B1270" w:rsidP="002B1270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  <w:lang w:val="en-US"/>
        </w:rPr>
      </w:pPr>
      <w:r w:rsidRPr="7C4D5C26">
        <w:rPr>
          <w:rFonts w:ascii="Arial" w:hAnsi="Arial" w:cs="Arial"/>
          <w:sz w:val="18"/>
          <w:szCs w:val="18"/>
          <w:highlight w:val="yellow"/>
          <w:lang w:val="en-US" w:eastAsia="ko-KR"/>
        </w:rPr>
        <w:t>Support RRC based signaling to indicate on-demand SSB transmission on the cell.</w:t>
      </w:r>
    </w:p>
    <w:p w14:paraId="2639C750" w14:textId="77777777" w:rsidR="002B1270" w:rsidRPr="002B1270" w:rsidRDefault="002B1270" w:rsidP="002B1270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  <w:lang w:val="en-US"/>
        </w:rPr>
      </w:pPr>
      <w:r w:rsidRPr="7C4D5C26">
        <w:rPr>
          <w:rFonts w:ascii="Arial" w:hAnsi="Arial" w:cs="Arial"/>
          <w:sz w:val="18"/>
          <w:szCs w:val="18"/>
          <w:highlight w:val="yellow"/>
          <w:lang w:val="en-US" w:eastAsia="ko-KR"/>
        </w:rPr>
        <w:t>Support MAC CE based signaling to indicate on-demand SSB transmission on the cell.</w:t>
      </w:r>
    </w:p>
    <w:p w14:paraId="11A007AE" w14:textId="77777777" w:rsidR="002B1270" w:rsidRPr="002B1270" w:rsidRDefault="002B1270" w:rsidP="002B1270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/>
        </w:rPr>
      </w:pPr>
      <w:r w:rsidRPr="7C4D5C26">
        <w:rPr>
          <w:rFonts w:ascii="Arial" w:hAnsi="Arial" w:cs="Arial"/>
          <w:sz w:val="18"/>
          <w:szCs w:val="18"/>
          <w:lang w:val="en-US" w:eastAsia="ko-KR"/>
        </w:rPr>
        <w:t>FFS: Whether to support DCI based signaling to indicate on-demand SSB transmission on the cell.</w:t>
      </w:r>
    </w:p>
    <w:p w14:paraId="435359DB" w14:textId="77777777" w:rsidR="002B1270" w:rsidRPr="002B1270" w:rsidRDefault="002B1270" w:rsidP="7DF84CA4">
      <w:pPr>
        <w:pStyle w:val="ListParagraph"/>
        <w:numPr>
          <w:ilvl w:val="2"/>
          <w:numId w:val="39"/>
        </w:numPr>
        <w:overflowPunct/>
        <w:autoSpaceDE/>
        <w:autoSpaceDN/>
        <w:adjustRightInd/>
        <w:ind w:left="252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/>
        </w:rPr>
      </w:pPr>
      <w:r w:rsidRPr="7DF84CA4">
        <w:rPr>
          <w:rFonts w:ascii="Arial" w:eastAsia="Malgun Gothic" w:hAnsi="Arial" w:cs="Arial"/>
          <w:sz w:val="18"/>
          <w:szCs w:val="18"/>
          <w:lang w:val="en-US" w:eastAsia="ko-KR"/>
        </w:rPr>
        <w:t xml:space="preserve">This DCI signaling does not provide </w:t>
      </w:r>
      <w:proofErr w:type="spellStart"/>
      <w:r w:rsidRPr="7DF84CA4">
        <w:rPr>
          <w:rFonts w:ascii="Arial" w:eastAsia="Malgun Gothic" w:hAnsi="Arial" w:cs="Arial"/>
          <w:sz w:val="18"/>
          <w:szCs w:val="18"/>
          <w:lang w:val="en-US" w:eastAsia="ko-KR"/>
        </w:rPr>
        <w:t>SCell</w:t>
      </w:r>
      <w:proofErr w:type="spellEnd"/>
      <w:r w:rsidRPr="7DF84CA4">
        <w:rPr>
          <w:rFonts w:ascii="Arial" w:eastAsia="Malgun Gothic" w:hAnsi="Arial" w:cs="Arial"/>
          <w:sz w:val="18"/>
          <w:szCs w:val="18"/>
          <w:lang w:val="en-US" w:eastAsia="ko-KR"/>
        </w:rPr>
        <w:t xml:space="preserve"> activation/deactivation.</w:t>
      </w:r>
    </w:p>
    <w:p w14:paraId="6FAAF083" w14:textId="77777777" w:rsidR="002B1270" w:rsidRPr="002B1270" w:rsidRDefault="002B1270" w:rsidP="002B1270">
      <w:pPr>
        <w:pStyle w:val="ListParagraph"/>
        <w:numPr>
          <w:ilvl w:val="2"/>
          <w:numId w:val="39"/>
        </w:numPr>
        <w:overflowPunct/>
        <w:autoSpaceDE/>
        <w:autoSpaceDN/>
        <w:adjustRightInd/>
        <w:ind w:left="252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2B1270">
        <w:rPr>
          <w:rFonts w:ascii="Arial" w:hAnsi="Arial" w:cs="Arial"/>
          <w:sz w:val="18"/>
          <w:szCs w:val="18"/>
          <w:lang w:eastAsia="ko-KR"/>
        </w:rPr>
        <w:t>If supported, details on DCI including UE-specific or group-common DCI, DCI contents, etc.</w:t>
      </w:r>
    </w:p>
    <w:p w14:paraId="0BD9B626" w14:textId="77777777" w:rsidR="002B1270" w:rsidRPr="004C17C5" w:rsidRDefault="002B1270" w:rsidP="002B1270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  <w:lang w:val="en-US"/>
        </w:rPr>
      </w:pPr>
      <w:r w:rsidRPr="004C17C5">
        <w:rPr>
          <w:rFonts w:ascii="Arial" w:eastAsiaTheme="minorEastAsia" w:hAnsi="Arial" w:cs="Arial"/>
          <w:sz w:val="18"/>
          <w:szCs w:val="18"/>
          <w:highlight w:val="yellow"/>
          <w:lang w:val="en-US" w:eastAsia="ko-KR"/>
        </w:rPr>
        <w:t xml:space="preserve">FFS: Scenarios where the above </w:t>
      </w:r>
      <w:proofErr w:type="spellStart"/>
      <w:r w:rsidRPr="004C17C5">
        <w:rPr>
          <w:rFonts w:ascii="Arial" w:eastAsiaTheme="minorEastAsia" w:hAnsi="Arial" w:cs="Arial"/>
          <w:sz w:val="18"/>
          <w:szCs w:val="18"/>
          <w:highlight w:val="yellow"/>
          <w:lang w:val="en-US" w:eastAsia="ko-KR"/>
        </w:rPr>
        <w:t>signalings</w:t>
      </w:r>
      <w:proofErr w:type="spellEnd"/>
      <w:r w:rsidRPr="004C17C5">
        <w:rPr>
          <w:rFonts w:ascii="Arial" w:eastAsiaTheme="minorEastAsia" w:hAnsi="Arial" w:cs="Arial"/>
          <w:sz w:val="18"/>
          <w:szCs w:val="18"/>
          <w:highlight w:val="yellow"/>
          <w:lang w:val="en-US" w:eastAsia="ko-KR"/>
        </w:rPr>
        <w:t xml:space="preserve"> are applicable</w:t>
      </w:r>
    </w:p>
    <w:p w14:paraId="2455502A" w14:textId="77777777" w:rsidR="005030A1" w:rsidRDefault="005030A1" w:rsidP="005030A1">
      <w:p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lang w:val="en-US"/>
        </w:rPr>
      </w:pPr>
    </w:p>
    <w:p w14:paraId="6ED2888F" w14:textId="4C120C8A" w:rsidR="001935B5" w:rsidRDefault="007D0BC4" w:rsidP="00D37198">
      <w:p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</w:rPr>
      </w:pPr>
      <w:r>
        <w:rPr>
          <w:rFonts w:ascii="Arial" w:eastAsia="Malgun Gothic" w:hAnsi="Arial" w:cs="Arial"/>
          <w:lang w:val="en-US"/>
        </w:rPr>
        <w:t xml:space="preserve">As highlighted in the agreements above, RAN1 </w:t>
      </w:r>
      <w:r w:rsidRPr="002B1270">
        <w:rPr>
          <w:rFonts w:ascii="Arial" w:eastAsia="Malgun Gothic" w:hAnsi="Arial" w:cs="Arial"/>
        </w:rPr>
        <w:t xml:space="preserve">agreed to support RRC and MAC CE </w:t>
      </w:r>
      <w:r>
        <w:rPr>
          <w:rFonts w:ascii="Arial" w:eastAsia="Malgun Gothic" w:hAnsi="Arial" w:cs="Arial"/>
        </w:rPr>
        <w:t xml:space="preserve">based </w:t>
      </w:r>
      <w:r w:rsidRPr="002B1270">
        <w:rPr>
          <w:rFonts w:ascii="Arial" w:eastAsia="Malgun Gothic" w:hAnsi="Arial" w:cs="Arial"/>
        </w:rPr>
        <w:t>signalling</w:t>
      </w:r>
      <w:r>
        <w:rPr>
          <w:rFonts w:ascii="Arial" w:eastAsia="Malgun Gothic" w:hAnsi="Arial" w:cs="Arial"/>
        </w:rPr>
        <w:t>, while whether to support DCI based signalling was left as an FFS.</w:t>
      </w:r>
      <w:r w:rsidRPr="002B1270">
        <w:rPr>
          <w:rFonts w:ascii="Arial" w:eastAsia="Malgun Gothic" w:hAnsi="Arial" w:cs="Arial"/>
        </w:rPr>
        <w:t xml:space="preserve"> </w:t>
      </w:r>
      <w:r w:rsidRPr="00D37198">
        <w:rPr>
          <w:rFonts w:ascii="Arial" w:hAnsi="Arial" w:cs="Arial"/>
        </w:rPr>
        <w:t xml:space="preserve">The details concerning the signalling aspects are, however, an open question. </w:t>
      </w:r>
      <w:r w:rsidR="007D63DF">
        <w:rPr>
          <w:rFonts w:ascii="Arial" w:hAnsi="Arial" w:cs="Arial"/>
        </w:rPr>
        <w:t>Furthermore, as captured in the above agreement</w:t>
      </w:r>
      <w:r w:rsidR="007D63DF">
        <w:rPr>
          <w:rFonts w:ascii="Arial" w:eastAsia="Malgun Gothic" w:hAnsi="Arial" w:cs="Arial"/>
        </w:rPr>
        <w:t xml:space="preserve">, when addressing the signalling aspect, it is important to take into consideration </w:t>
      </w:r>
      <w:r w:rsidR="00E1032A">
        <w:rPr>
          <w:rFonts w:ascii="Arial" w:eastAsia="Malgun Gothic" w:hAnsi="Arial" w:cs="Arial"/>
        </w:rPr>
        <w:t xml:space="preserve">the </w:t>
      </w:r>
      <w:r w:rsidR="007D63DF">
        <w:rPr>
          <w:rFonts w:ascii="Arial" w:eastAsia="Malgun Gothic" w:hAnsi="Arial" w:cs="Arial"/>
        </w:rPr>
        <w:t>scenarios in which on-demand SSB will be used. In this regard</w:t>
      </w:r>
      <w:r w:rsidR="00E1032A">
        <w:rPr>
          <w:rFonts w:ascii="Arial" w:eastAsia="Malgun Gothic" w:hAnsi="Arial" w:cs="Arial"/>
        </w:rPr>
        <w:t>,</w:t>
      </w:r>
      <w:r w:rsidR="007D63DF">
        <w:rPr>
          <w:rFonts w:ascii="Arial" w:eastAsia="Malgun Gothic" w:hAnsi="Arial" w:cs="Arial"/>
        </w:rPr>
        <w:t xml:space="preserve"> we recall the agreements concerning the scenarios and cases from RAN1#116 and RAN1#116-bis meetings, respectively.</w:t>
      </w:r>
    </w:p>
    <w:p w14:paraId="6B36AE91" w14:textId="4C5BE672" w:rsidR="00C75DD5" w:rsidRDefault="00FB4417" w:rsidP="00C02375">
      <w:pPr>
        <w:pStyle w:val="BodyText"/>
        <w:rPr>
          <w:lang w:val="en-US"/>
        </w:rPr>
      </w:pPr>
      <w:r>
        <w:t>During</w:t>
      </w:r>
      <w:r w:rsidR="001935B5">
        <w:t xml:space="preserve"> </w:t>
      </w:r>
      <w:r w:rsidR="001935B5" w:rsidRPr="00865E80">
        <w:rPr>
          <w:lang w:val="en-US"/>
        </w:rPr>
        <w:t>RAN1#116</w:t>
      </w:r>
      <w:r w:rsidR="001935B5">
        <w:rPr>
          <w:lang w:val="en-US"/>
        </w:rPr>
        <w:t xml:space="preserve"> meeting, RAN1 reached the following agreements</w:t>
      </w:r>
      <w:r w:rsidR="00EB60C7">
        <w:rPr>
          <w:lang w:val="en-US"/>
        </w:rPr>
        <w:t xml:space="preserve"> on scenarios and cases</w:t>
      </w:r>
      <w:r w:rsidR="001935B5">
        <w:rPr>
          <w:lang w:val="en-US"/>
        </w:rPr>
        <w:t>:</w:t>
      </w:r>
      <w:r w:rsidR="001F248F">
        <w:rPr>
          <w:lang w:val="en-US"/>
        </w:rPr>
        <w:t xml:space="preserve"> </w:t>
      </w:r>
    </w:p>
    <w:p w14:paraId="2BD3D4B5" w14:textId="77777777" w:rsidR="001F248F" w:rsidRPr="00865E80" w:rsidRDefault="001F248F" w:rsidP="001F248F">
      <w:pPr>
        <w:ind w:left="567"/>
        <w:rPr>
          <w:rFonts w:ascii="Arial" w:hAnsi="Arial" w:cs="Arial"/>
          <w:b/>
          <w:sz w:val="18"/>
          <w:szCs w:val="18"/>
          <w:highlight w:val="green"/>
          <w:lang w:eastAsia="x-none"/>
        </w:rPr>
      </w:pPr>
      <w:r w:rsidRPr="00865E80">
        <w:rPr>
          <w:rFonts w:ascii="Arial" w:hAnsi="Arial" w:cs="Arial"/>
          <w:b/>
          <w:sz w:val="18"/>
          <w:szCs w:val="18"/>
          <w:highlight w:val="green"/>
          <w:lang w:eastAsia="x-none"/>
        </w:rPr>
        <w:t>Agreement</w:t>
      </w:r>
    </w:p>
    <w:p w14:paraId="7893EA1C" w14:textId="77777777" w:rsidR="001F248F" w:rsidRPr="00865E80" w:rsidRDefault="001F248F" w:rsidP="001F248F">
      <w:pPr>
        <w:pStyle w:val="ListParagraph"/>
        <w:ind w:left="567"/>
        <w:contextualSpacing/>
        <w:jc w:val="both"/>
        <w:rPr>
          <w:rFonts w:ascii="Arial" w:eastAsia="Malgun Gothic" w:hAnsi="Arial" w:cs="Arial"/>
          <w:sz w:val="18"/>
          <w:szCs w:val="18"/>
          <w:lang w:val="en-US"/>
        </w:rPr>
      </w:pPr>
      <w:r w:rsidRPr="00865E80">
        <w:rPr>
          <w:rFonts w:ascii="Arial" w:hAnsi="Arial" w:cs="Arial"/>
          <w:sz w:val="18"/>
          <w:szCs w:val="18"/>
        </w:rPr>
        <w:t xml:space="preserve">Regarding the UE assumption on SSB transmission on a cell supporting on-demand SSB </w:t>
      </w:r>
      <w:proofErr w:type="spellStart"/>
      <w:r w:rsidRPr="00865E80">
        <w:rPr>
          <w:rFonts w:ascii="Arial" w:hAnsi="Arial" w:cs="Arial"/>
          <w:sz w:val="18"/>
          <w:szCs w:val="18"/>
        </w:rPr>
        <w:t>SCell</w:t>
      </w:r>
      <w:proofErr w:type="spellEnd"/>
      <w:r w:rsidRPr="00865E80">
        <w:rPr>
          <w:rFonts w:ascii="Arial" w:hAnsi="Arial" w:cs="Arial"/>
          <w:sz w:val="18"/>
          <w:szCs w:val="18"/>
        </w:rPr>
        <w:t xml:space="preserve"> operation, </w:t>
      </w:r>
      <w:r w:rsidRPr="00865E80">
        <w:rPr>
          <w:rFonts w:ascii="Arial" w:hAnsi="Arial" w:cs="Arial" w:hint="eastAsia"/>
          <w:sz w:val="18"/>
          <w:szCs w:val="18"/>
        </w:rPr>
        <w:t>the</w:t>
      </w:r>
      <w:r w:rsidRPr="00865E80">
        <w:rPr>
          <w:rFonts w:ascii="Arial" w:hAnsi="Arial" w:cs="Arial"/>
          <w:sz w:val="18"/>
          <w:szCs w:val="18"/>
          <w:lang w:eastAsia="ko-KR"/>
        </w:rPr>
        <w:t xml:space="preserve"> following cases are identified for further study:</w:t>
      </w:r>
    </w:p>
    <w:p w14:paraId="5D892384" w14:textId="77777777" w:rsidR="001F248F" w:rsidRPr="00865E80" w:rsidRDefault="001F248F" w:rsidP="001F248F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  <w:lang w:val="en-US"/>
        </w:rPr>
      </w:pPr>
      <w:r w:rsidRPr="00865E80">
        <w:rPr>
          <w:rFonts w:ascii="Arial" w:hAnsi="Arial" w:cs="Arial"/>
          <w:sz w:val="18"/>
          <w:szCs w:val="18"/>
          <w:highlight w:val="yellow"/>
        </w:rPr>
        <w:t>Case #1: No always-on SSB on the cell</w:t>
      </w:r>
    </w:p>
    <w:p w14:paraId="712455CB" w14:textId="77777777" w:rsidR="001F248F" w:rsidRPr="00865E80" w:rsidRDefault="001F248F" w:rsidP="001F248F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  <w:lang w:val="en-US"/>
        </w:rPr>
      </w:pPr>
      <w:r w:rsidRPr="00865E80">
        <w:rPr>
          <w:rFonts w:ascii="Arial" w:hAnsi="Arial" w:cs="Arial"/>
          <w:sz w:val="18"/>
          <w:szCs w:val="18"/>
          <w:highlight w:val="yellow"/>
        </w:rPr>
        <w:t>Case #2: Always-on SSB is periodically transmitted on the cell</w:t>
      </w:r>
    </w:p>
    <w:p w14:paraId="19FC3A98" w14:textId="77777777" w:rsidR="001F248F" w:rsidRPr="00865E80" w:rsidRDefault="001F248F" w:rsidP="001F248F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/>
        </w:rPr>
      </w:pPr>
      <w:r w:rsidRPr="00865E80">
        <w:rPr>
          <w:rFonts w:ascii="Arial" w:hAnsi="Arial" w:cs="Arial"/>
          <w:sz w:val="18"/>
          <w:szCs w:val="18"/>
        </w:rPr>
        <w:t>FFS: Whether always-on SSB and on-demand SSB are not cell-defining SSB if transmitted.</w:t>
      </w:r>
    </w:p>
    <w:p w14:paraId="7C6097C8" w14:textId="77777777" w:rsidR="001F248F" w:rsidRPr="00865E80" w:rsidRDefault="001F248F" w:rsidP="001F248F">
      <w:pPr>
        <w:ind w:left="567"/>
        <w:rPr>
          <w:rFonts w:ascii="Arial" w:hAnsi="Arial" w:cs="Arial"/>
          <w:sz w:val="18"/>
          <w:szCs w:val="18"/>
          <w:lang w:val="en-US" w:eastAsia="x-none"/>
        </w:rPr>
      </w:pPr>
      <w:r w:rsidRPr="00865E80">
        <w:rPr>
          <w:rFonts w:ascii="Arial" w:hAnsi="Arial" w:cs="Arial"/>
          <w:sz w:val="18"/>
          <w:szCs w:val="18"/>
          <w:lang w:val="en-US" w:eastAsia="x-none"/>
        </w:rPr>
        <w:t xml:space="preserve">FFS: Which scenario the above applies for </w:t>
      </w:r>
    </w:p>
    <w:p w14:paraId="20ABC733" w14:textId="77777777" w:rsidR="00F11145" w:rsidRPr="00B2474A" w:rsidRDefault="00F11145" w:rsidP="00F11145">
      <w:pPr>
        <w:ind w:left="567"/>
        <w:rPr>
          <w:rFonts w:ascii="Arial" w:hAnsi="Arial" w:cs="Arial"/>
          <w:b/>
          <w:bCs/>
          <w:sz w:val="18"/>
          <w:szCs w:val="18"/>
          <w:highlight w:val="green"/>
          <w:lang w:eastAsia="x-none"/>
        </w:rPr>
      </w:pPr>
      <w:r w:rsidRPr="00B2474A">
        <w:rPr>
          <w:rFonts w:ascii="Arial" w:hAnsi="Arial" w:cs="Arial"/>
          <w:b/>
          <w:bCs/>
          <w:sz w:val="18"/>
          <w:szCs w:val="18"/>
          <w:highlight w:val="green"/>
          <w:lang w:eastAsia="x-none"/>
        </w:rPr>
        <w:t>Agreement</w:t>
      </w:r>
    </w:p>
    <w:p w14:paraId="7905A699" w14:textId="3BE3B05A" w:rsidR="00F11145" w:rsidRPr="00B2474A" w:rsidRDefault="00F11145" w:rsidP="00F11145">
      <w:pPr>
        <w:pStyle w:val="ListParagraph"/>
        <w:ind w:left="567"/>
        <w:jc w:val="both"/>
        <w:rPr>
          <w:rFonts w:ascii="Arial" w:eastAsia="Malgun Gothic" w:hAnsi="Arial" w:cs="Arial"/>
          <w:sz w:val="18"/>
          <w:szCs w:val="18"/>
          <w:lang w:val="en-US"/>
        </w:rPr>
      </w:pPr>
      <w:r w:rsidRPr="5F3F66AC">
        <w:rPr>
          <w:rFonts w:ascii="Arial" w:hAnsi="Arial" w:cs="Arial"/>
          <w:sz w:val="18"/>
          <w:szCs w:val="18"/>
          <w:lang w:val="en-US"/>
        </w:rPr>
        <w:t xml:space="preserve">For the following identified scenarios for on-demand SSB </w:t>
      </w:r>
      <w:proofErr w:type="spellStart"/>
      <w:r w:rsidRPr="5F3F66AC">
        <w:rPr>
          <w:rFonts w:ascii="Arial" w:hAnsi="Arial" w:cs="Arial"/>
          <w:sz w:val="18"/>
          <w:szCs w:val="18"/>
          <w:lang w:val="en-US"/>
        </w:rPr>
        <w:t>SCell</w:t>
      </w:r>
      <w:proofErr w:type="spellEnd"/>
      <w:r w:rsidRPr="5F3F66AC">
        <w:rPr>
          <w:rFonts w:ascii="Arial" w:hAnsi="Arial" w:cs="Arial"/>
          <w:sz w:val="18"/>
          <w:szCs w:val="18"/>
          <w:lang w:val="en-US"/>
        </w:rPr>
        <w:t xml:space="preserve"> operation, focus future RAN1 discussion to down-select (both may be selected) between the two scenarios.</w:t>
      </w:r>
    </w:p>
    <w:p w14:paraId="68D528D3" w14:textId="3386FCA3" w:rsidR="00F11145" w:rsidRPr="00B2474A" w:rsidRDefault="00F11145" w:rsidP="00F11145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  <w:lang w:val="en-US"/>
        </w:rPr>
      </w:pPr>
      <w:r w:rsidRPr="5F3F66AC">
        <w:rPr>
          <w:rFonts w:ascii="Arial" w:hAnsi="Arial" w:cs="Arial"/>
          <w:sz w:val="18"/>
          <w:szCs w:val="18"/>
          <w:highlight w:val="yellow"/>
          <w:lang w:val="en-US"/>
        </w:rPr>
        <w:t xml:space="preserve">Scenario #2: </w:t>
      </w:r>
      <w:proofErr w:type="spellStart"/>
      <w:r w:rsidRPr="5F3F66AC">
        <w:rPr>
          <w:rFonts w:ascii="Arial" w:hAnsi="Arial" w:cs="Arial"/>
          <w:sz w:val="18"/>
          <w:szCs w:val="18"/>
          <w:highlight w:val="yellow"/>
          <w:lang w:val="en-US"/>
        </w:rPr>
        <w:t>SCell</w:t>
      </w:r>
      <w:proofErr w:type="spellEnd"/>
      <w:r w:rsidRPr="5F3F66AC">
        <w:rPr>
          <w:rFonts w:ascii="Arial" w:hAnsi="Arial" w:cs="Arial"/>
          <w:sz w:val="18"/>
          <w:szCs w:val="18"/>
          <w:highlight w:val="yellow"/>
          <w:lang w:val="en-US"/>
        </w:rPr>
        <w:t xml:space="preserve"> is configured to a UE but before the UE receives </w:t>
      </w:r>
      <w:proofErr w:type="spellStart"/>
      <w:r w:rsidRPr="5F3F66AC">
        <w:rPr>
          <w:rFonts w:ascii="Arial" w:hAnsi="Arial" w:cs="Arial"/>
          <w:sz w:val="18"/>
          <w:szCs w:val="18"/>
          <w:highlight w:val="yellow"/>
          <w:lang w:val="en-US"/>
        </w:rPr>
        <w:t>SCell</w:t>
      </w:r>
      <w:proofErr w:type="spellEnd"/>
      <w:r w:rsidRPr="5F3F66AC">
        <w:rPr>
          <w:rFonts w:ascii="Arial" w:hAnsi="Arial" w:cs="Arial"/>
          <w:sz w:val="18"/>
          <w:szCs w:val="18"/>
          <w:highlight w:val="yellow"/>
          <w:lang w:val="en-US"/>
        </w:rPr>
        <w:t xml:space="preserve"> activation command (e.g., as defined in TS 38.321)</w:t>
      </w:r>
    </w:p>
    <w:p w14:paraId="548C208F" w14:textId="57FD884F" w:rsidR="00F11145" w:rsidRPr="00B2474A" w:rsidRDefault="00F11145" w:rsidP="00F11145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/>
        </w:rPr>
      </w:pPr>
      <w:r w:rsidRPr="5F3F66AC">
        <w:rPr>
          <w:rFonts w:ascii="Arial" w:hAnsi="Arial" w:cs="Arial"/>
          <w:sz w:val="18"/>
          <w:szCs w:val="18"/>
          <w:lang w:val="en-US"/>
        </w:rPr>
        <w:t xml:space="preserve">Scenario #3: After UE receives </w:t>
      </w:r>
      <w:proofErr w:type="spellStart"/>
      <w:r w:rsidRPr="5F3F66AC">
        <w:rPr>
          <w:rFonts w:ascii="Arial" w:hAnsi="Arial" w:cs="Arial"/>
          <w:sz w:val="18"/>
          <w:szCs w:val="18"/>
          <w:lang w:val="en-US"/>
        </w:rPr>
        <w:t>SCell</w:t>
      </w:r>
      <w:proofErr w:type="spellEnd"/>
      <w:r w:rsidRPr="5F3F66AC">
        <w:rPr>
          <w:rFonts w:ascii="Arial" w:hAnsi="Arial" w:cs="Arial"/>
          <w:sz w:val="18"/>
          <w:szCs w:val="18"/>
          <w:lang w:val="en-US"/>
        </w:rPr>
        <w:t xml:space="preserve"> activation command (e.g., as defined in TS 38.321)</w:t>
      </w:r>
    </w:p>
    <w:p w14:paraId="1EC9FC19" w14:textId="77777777" w:rsidR="00F11145" w:rsidRPr="00B2474A" w:rsidRDefault="00F11145" w:rsidP="00F11145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200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/>
        </w:rPr>
      </w:pPr>
      <w:r w:rsidRPr="0B947FA1">
        <w:rPr>
          <w:rFonts w:ascii="Arial" w:eastAsia="Malgun Gothic" w:hAnsi="Arial" w:cs="Arial"/>
          <w:sz w:val="18"/>
          <w:szCs w:val="18"/>
          <w:lang w:val="en-US"/>
        </w:rPr>
        <w:t xml:space="preserve">This does not preclude </w:t>
      </w:r>
      <w:proofErr w:type="spellStart"/>
      <w:r w:rsidRPr="0B947FA1">
        <w:rPr>
          <w:rFonts w:ascii="Arial" w:eastAsia="Malgun Gothic" w:hAnsi="Arial" w:cs="Arial"/>
          <w:sz w:val="18"/>
          <w:szCs w:val="18"/>
          <w:lang w:val="en-US"/>
        </w:rPr>
        <w:t>SCell</w:t>
      </w:r>
      <w:proofErr w:type="spellEnd"/>
      <w:r w:rsidRPr="0B947FA1">
        <w:rPr>
          <w:rFonts w:ascii="Arial" w:eastAsia="Malgun Gothic" w:hAnsi="Arial" w:cs="Arial"/>
          <w:sz w:val="18"/>
          <w:szCs w:val="18"/>
          <w:lang w:val="en-US"/>
        </w:rPr>
        <w:t xml:space="preserve"> for which activation is </w:t>
      </w:r>
      <w:proofErr w:type="gramStart"/>
      <w:r w:rsidRPr="0B947FA1">
        <w:rPr>
          <w:rFonts w:ascii="Arial" w:eastAsia="Malgun Gothic" w:hAnsi="Arial" w:cs="Arial"/>
          <w:sz w:val="18"/>
          <w:szCs w:val="18"/>
          <w:lang w:val="en-US"/>
        </w:rPr>
        <w:t>completed</w:t>
      </w:r>
      <w:proofErr w:type="gramEnd"/>
    </w:p>
    <w:p w14:paraId="45D8FF02" w14:textId="357388CE" w:rsidR="00F11145" w:rsidRPr="00B2474A" w:rsidRDefault="00F11145" w:rsidP="00F11145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200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/>
        </w:rPr>
      </w:pPr>
      <w:r w:rsidRPr="5F3F66AC">
        <w:rPr>
          <w:rFonts w:ascii="Arial" w:eastAsia="Malgun Gothic" w:hAnsi="Arial" w:cs="Arial"/>
          <w:sz w:val="18"/>
          <w:szCs w:val="18"/>
          <w:lang w:val="en-US"/>
        </w:rPr>
        <w:t xml:space="preserve">FFS: The case where </w:t>
      </w:r>
      <w:proofErr w:type="spellStart"/>
      <w:r w:rsidRPr="5F3F66AC">
        <w:rPr>
          <w:rFonts w:ascii="Arial" w:eastAsia="Malgun Gothic" w:hAnsi="Arial" w:cs="Arial"/>
          <w:sz w:val="18"/>
          <w:szCs w:val="18"/>
          <w:lang w:val="en-US"/>
        </w:rPr>
        <w:t>SCell</w:t>
      </w:r>
      <w:proofErr w:type="spellEnd"/>
      <w:r w:rsidRPr="5F3F66AC">
        <w:rPr>
          <w:rFonts w:ascii="Arial" w:eastAsia="Malgun Gothic" w:hAnsi="Arial" w:cs="Arial"/>
          <w:sz w:val="18"/>
          <w:szCs w:val="18"/>
          <w:lang w:val="en-US"/>
        </w:rPr>
        <w:t xml:space="preserve"> activation is completed</w:t>
      </w:r>
    </w:p>
    <w:p w14:paraId="30BBC4D9" w14:textId="77777777" w:rsidR="00F11145" w:rsidRPr="00B2474A" w:rsidRDefault="00F11145" w:rsidP="00F11145">
      <w:pPr>
        <w:ind w:left="567"/>
        <w:rPr>
          <w:rFonts w:ascii="Arial" w:hAnsi="Arial" w:cs="Arial"/>
          <w:sz w:val="18"/>
          <w:szCs w:val="18"/>
          <w:lang w:val="en-US" w:eastAsia="x-none"/>
        </w:rPr>
      </w:pPr>
      <w:r w:rsidRPr="00B2474A">
        <w:rPr>
          <w:rFonts w:ascii="Arial" w:hAnsi="Arial" w:cs="Arial"/>
          <w:sz w:val="18"/>
          <w:szCs w:val="18"/>
          <w:lang w:val="en-US" w:eastAsia="x-none"/>
        </w:rPr>
        <w:t>FFS: Application timing between NW triggering message and on demand SSB transmission</w:t>
      </w:r>
    </w:p>
    <w:p w14:paraId="2E7B797F" w14:textId="77777777" w:rsidR="00F11145" w:rsidRDefault="00F11145" w:rsidP="00C02375">
      <w:pPr>
        <w:pStyle w:val="BodyText"/>
        <w:rPr>
          <w:lang w:val="en-US"/>
        </w:rPr>
      </w:pPr>
    </w:p>
    <w:p w14:paraId="51F0CD9C" w14:textId="77777777" w:rsidR="001F248F" w:rsidRDefault="001F248F" w:rsidP="00C02375">
      <w:pPr>
        <w:pStyle w:val="BodyText"/>
        <w:rPr>
          <w:lang w:val="en-US"/>
        </w:rPr>
      </w:pPr>
      <w:r>
        <w:rPr>
          <w:lang w:val="en-US"/>
        </w:rPr>
        <w:t>The discussion on the same topic was continued during RAN1#116bis meeting and resulted in the following agreements</w:t>
      </w:r>
      <w:r w:rsidR="00F11145">
        <w:rPr>
          <w:lang w:val="en-US"/>
        </w:rPr>
        <w:t>:</w:t>
      </w:r>
    </w:p>
    <w:p w14:paraId="68C834D4" w14:textId="5F42265C" w:rsidR="009004DC" w:rsidRPr="00BA2951" w:rsidRDefault="009004DC" w:rsidP="009004DC">
      <w:pPr>
        <w:ind w:left="567"/>
        <w:rPr>
          <w:rFonts w:ascii="Arial" w:eastAsia="Malgun Gothic" w:hAnsi="Arial" w:cs="Arial"/>
        </w:rPr>
      </w:pPr>
      <w:r w:rsidRPr="00BA2951">
        <w:rPr>
          <w:rFonts w:ascii="Arial" w:hAnsi="Arial" w:cs="Arial"/>
          <w:b/>
          <w:bCs/>
          <w:sz w:val="18"/>
          <w:szCs w:val="18"/>
          <w:highlight w:val="green"/>
          <w:lang w:eastAsia="x-none"/>
        </w:rPr>
        <w:t>Agreement</w:t>
      </w:r>
    </w:p>
    <w:p w14:paraId="639F9523" w14:textId="77777777" w:rsidR="009004DC" w:rsidRPr="00BA2951" w:rsidRDefault="009004DC" w:rsidP="009004DC">
      <w:pPr>
        <w:ind w:left="567"/>
        <w:contextualSpacing/>
        <w:jc w:val="both"/>
        <w:rPr>
          <w:rFonts w:ascii="Arial" w:eastAsia="Malgun Gothic" w:hAnsi="Arial" w:cs="Arial"/>
          <w:sz w:val="18"/>
          <w:szCs w:val="18"/>
          <w:lang w:eastAsia="ko-KR"/>
        </w:rPr>
      </w:pPr>
      <w:r w:rsidRPr="00BA2951">
        <w:rPr>
          <w:rFonts w:ascii="Arial" w:hAnsi="Arial" w:cs="Arial"/>
          <w:sz w:val="18"/>
          <w:szCs w:val="18"/>
        </w:rPr>
        <w:t>For the identified scenarios</w:t>
      </w:r>
      <w:r w:rsidRPr="00BA2951">
        <w:rPr>
          <w:rFonts w:ascii="Arial" w:hAnsi="Arial" w:cs="Arial"/>
          <w:sz w:val="18"/>
          <w:szCs w:val="18"/>
          <w:lang w:eastAsia="ko-KR"/>
        </w:rPr>
        <w:t xml:space="preserve"> and cases (as per RAN1#116 agreement)</w:t>
      </w:r>
      <w:r w:rsidRPr="00BA2951">
        <w:rPr>
          <w:rFonts w:ascii="Arial" w:hAnsi="Arial" w:cs="Arial"/>
          <w:sz w:val="18"/>
          <w:szCs w:val="18"/>
        </w:rPr>
        <w:t>,</w:t>
      </w:r>
      <w:r w:rsidRPr="00BA2951">
        <w:rPr>
          <w:rFonts w:ascii="Arial" w:hAnsi="Arial" w:cs="Arial"/>
          <w:sz w:val="18"/>
          <w:szCs w:val="18"/>
          <w:lang w:eastAsia="ko-KR"/>
        </w:rPr>
        <w:t xml:space="preserve"> on-demand SSB can be triggered by </w:t>
      </w:r>
      <w:proofErr w:type="spellStart"/>
      <w:r w:rsidRPr="00BA2951">
        <w:rPr>
          <w:rFonts w:ascii="Arial" w:hAnsi="Arial" w:cs="Arial"/>
          <w:sz w:val="18"/>
          <w:szCs w:val="18"/>
          <w:lang w:eastAsia="ko-KR"/>
        </w:rPr>
        <w:t>gNB</w:t>
      </w:r>
      <w:proofErr w:type="spellEnd"/>
      <w:r w:rsidRPr="00BA2951">
        <w:rPr>
          <w:rFonts w:ascii="Arial" w:hAnsi="Arial" w:cs="Arial"/>
          <w:sz w:val="18"/>
          <w:szCs w:val="18"/>
          <w:lang w:eastAsia="ko-KR"/>
        </w:rPr>
        <w:t xml:space="preserve"> at least for the following scenarios/cases:</w:t>
      </w:r>
    </w:p>
    <w:p w14:paraId="7C293DAC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</w:rPr>
      </w:pPr>
      <w:r w:rsidRPr="00BA2951">
        <w:rPr>
          <w:rFonts w:ascii="Arial" w:hAnsi="Arial" w:cs="Arial"/>
          <w:sz w:val="18"/>
          <w:szCs w:val="18"/>
          <w:highlight w:val="yellow"/>
        </w:rPr>
        <w:t>Scenario #2</w:t>
      </w:r>
      <w:r w:rsidRPr="00BA2951">
        <w:rPr>
          <w:rFonts w:ascii="Arial" w:hAnsi="Arial" w:cs="Arial"/>
          <w:sz w:val="18"/>
          <w:szCs w:val="18"/>
          <w:highlight w:val="yellow"/>
          <w:lang w:eastAsia="ko-KR"/>
        </w:rPr>
        <w:t xml:space="preserve"> and Case #1</w:t>
      </w:r>
    </w:p>
    <w:p w14:paraId="552FE725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</w:rPr>
      </w:pPr>
      <w:r w:rsidRPr="00BA2951">
        <w:rPr>
          <w:rFonts w:ascii="Arial" w:hAnsi="Arial" w:cs="Arial"/>
          <w:sz w:val="18"/>
          <w:szCs w:val="18"/>
          <w:highlight w:val="yellow"/>
          <w:lang w:eastAsia="ko-KR"/>
        </w:rPr>
        <w:t>Scenario #2 and Case #2</w:t>
      </w:r>
    </w:p>
    <w:p w14:paraId="29C3536E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</w:rPr>
      </w:pPr>
      <w:r w:rsidRPr="00BA2951">
        <w:rPr>
          <w:rFonts w:ascii="Arial" w:hAnsi="Arial" w:cs="Arial"/>
          <w:sz w:val="18"/>
          <w:szCs w:val="18"/>
          <w:highlight w:val="yellow"/>
        </w:rPr>
        <w:t>Scenario #</w:t>
      </w:r>
      <w:r w:rsidRPr="00BA2951">
        <w:rPr>
          <w:rFonts w:ascii="Arial" w:hAnsi="Arial" w:cs="Arial"/>
          <w:sz w:val="18"/>
          <w:szCs w:val="18"/>
          <w:highlight w:val="yellow"/>
          <w:lang w:eastAsia="ko-KR"/>
        </w:rPr>
        <w:t>2A and Case #1</w:t>
      </w:r>
    </w:p>
    <w:p w14:paraId="45646665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</w:rPr>
      </w:pPr>
      <w:r w:rsidRPr="00BA2951">
        <w:rPr>
          <w:rFonts w:ascii="Arial" w:hAnsi="Arial" w:cs="Arial"/>
          <w:sz w:val="18"/>
          <w:szCs w:val="18"/>
          <w:highlight w:val="yellow"/>
          <w:lang w:eastAsia="ko-KR"/>
        </w:rPr>
        <w:t>Scenario #2A and Case #2</w:t>
      </w:r>
    </w:p>
    <w:p w14:paraId="37B91CD0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hAnsi="Arial" w:cs="Arial"/>
          <w:sz w:val="18"/>
          <w:szCs w:val="18"/>
          <w:lang w:eastAsia="ko-KR"/>
        </w:rPr>
        <w:t xml:space="preserve">FFS: </w:t>
      </w:r>
      <w:r w:rsidRPr="00BA2951">
        <w:rPr>
          <w:rFonts w:ascii="Arial" w:eastAsia="Malgun Gothic" w:hAnsi="Arial" w:cs="Arial"/>
          <w:sz w:val="18"/>
          <w:szCs w:val="18"/>
          <w:lang w:eastAsia="ko-KR"/>
        </w:rPr>
        <w:t>Scenario #3A and Case #1</w:t>
      </w:r>
    </w:p>
    <w:p w14:paraId="53933586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hAnsi="Arial" w:cs="Arial"/>
          <w:sz w:val="18"/>
          <w:szCs w:val="18"/>
          <w:lang w:eastAsia="ko-KR"/>
        </w:rPr>
        <w:t xml:space="preserve">FFS: </w:t>
      </w:r>
      <w:r w:rsidRPr="00BA2951">
        <w:rPr>
          <w:rFonts w:ascii="Arial" w:hAnsi="Arial" w:cs="Arial"/>
          <w:sz w:val="18"/>
          <w:szCs w:val="18"/>
        </w:rPr>
        <w:t>Scenario #3</w:t>
      </w:r>
      <w:r w:rsidRPr="00BA2951">
        <w:rPr>
          <w:rFonts w:ascii="Arial" w:hAnsi="Arial" w:cs="Arial"/>
          <w:sz w:val="18"/>
          <w:szCs w:val="18"/>
          <w:lang w:eastAsia="ko-KR"/>
        </w:rPr>
        <w:t>A and Case #2</w:t>
      </w:r>
    </w:p>
    <w:p w14:paraId="517926FA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hAnsi="Arial" w:cs="Arial"/>
          <w:sz w:val="18"/>
          <w:szCs w:val="18"/>
          <w:lang w:eastAsia="ko-KR"/>
        </w:rPr>
        <w:t>FFS: Scenario #3B and Case #1</w:t>
      </w:r>
    </w:p>
    <w:p w14:paraId="2FD921BC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hAnsi="Arial" w:cs="Arial"/>
          <w:sz w:val="18"/>
          <w:szCs w:val="18"/>
          <w:lang w:eastAsia="ko-KR"/>
        </w:rPr>
        <w:t>FFS: Scenario #3B and Case #2</w:t>
      </w:r>
    </w:p>
    <w:p w14:paraId="37EFE5C4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eastAsia="Malgun Gothic" w:hAnsi="Arial" w:cs="Arial"/>
          <w:sz w:val="18"/>
          <w:szCs w:val="18"/>
          <w:lang w:eastAsia="ko-KR"/>
        </w:rPr>
        <w:lastRenderedPageBreak/>
        <w:t>For Case #1, once on-demand SSB is triggered, its transmission is in a periodic manner.</w:t>
      </w:r>
    </w:p>
    <w:p w14:paraId="094E5A16" w14:textId="77777777" w:rsidR="009004DC" w:rsidRPr="00BA2951" w:rsidRDefault="009004DC" w:rsidP="009004DC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200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eastAsia="Malgun Gothic" w:hAnsi="Arial" w:cs="Arial"/>
          <w:sz w:val="18"/>
          <w:szCs w:val="18"/>
          <w:lang w:eastAsia="ko-KR"/>
        </w:rPr>
        <w:t>Note: This does not imply periodic on-demand SSB is transmitted indefinitely after triggered.</w:t>
      </w:r>
    </w:p>
    <w:p w14:paraId="1DE2B537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eastAsia="Malgun Gothic" w:hAnsi="Arial" w:cs="Arial"/>
          <w:sz w:val="18"/>
          <w:szCs w:val="18"/>
          <w:lang w:eastAsia="ko-KR"/>
        </w:rPr>
        <w:t>Notes:</w:t>
      </w:r>
    </w:p>
    <w:p w14:paraId="1D4ED3CD" w14:textId="77777777" w:rsidR="009004DC" w:rsidRPr="00BA2951" w:rsidRDefault="009004DC" w:rsidP="009004DC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200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</w:rPr>
      </w:pPr>
      <w:r w:rsidRPr="00BA2951">
        <w:rPr>
          <w:rFonts w:ascii="Arial" w:eastAsia="Malgun Gothic" w:hAnsi="Arial" w:cs="Arial"/>
          <w:sz w:val="18"/>
          <w:szCs w:val="18"/>
          <w:highlight w:val="yellow"/>
          <w:lang w:eastAsia="ko-KR"/>
        </w:rPr>
        <w:t>Scenario #2A refers to</w:t>
      </w:r>
    </w:p>
    <w:p w14:paraId="74202A9F" w14:textId="13829C8F" w:rsidR="009004DC" w:rsidRPr="00BA2951" w:rsidRDefault="009004DC" w:rsidP="009004DC">
      <w:pPr>
        <w:pStyle w:val="ListParagraph"/>
        <w:numPr>
          <w:ilvl w:val="2"/>
          <w:numId w:val="39"/>
        </w:numPr>
        <w:overflowPunct/>
        <w:autoSpaceDE/>
        <w:autoSpaceDN/>
        <w:adjustRightInd/>
        <w:ind w:left="272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  <w:lang w:val="en-US"/>
        </w:rPr>
      </w:pPr>
      <w:r w:rsidRPr="5F3F66AC">
        <w:rPr>
          <w:rFonts w:ascii="Arial" w:eastAsia="Malgun Gothic" w:hAnsi="Arial" w:cs="Arial"/>
          <w:sz w:val="18"/>
          <w:szCs w:val="18"/>
          <w:highlight w:val="yellow"/>
          <w:lang w:val="en-US" w:eastAsia="ko-KR"/>
        </w:rPr>
        <w:t>“</w:t>
      </w:r>
      <w:bookmarkStart w:id="11" w:name="_Hlk164956147"/>
      <w:r w:rsidRPr="5F3F66AC">
        <w:rPr>
          <w:rFonts w:ascii="Arial" w:eastAsia="Malgun Gothic" w:hAnsi="Arial" w:cs="Arial"/>
          <w:sz w:val="18"/>
          <w:szCs w:val="18"/>
          <w:highlight w:val="yellow"/>
          <w:lang w:val="en-US" w:eastAsia="ko-KR"/>
        </w:rPr>
        <w:t xml:space="preserve">When </w:t>
      </w:r>
      <w:r w:rsidRPr="5F3F66AC">
        <w:rPr>
          <w:rFonts w:ascii="Arial" w:hAnsi="Arial" w:cs="Arial"/>
          <w:sz w:val="18"/>
          <w:szCs w:val="18"/>
          <w:highlight w:val="yellow"/>
          <w:lang w:val="en-US"/>
        </w:rPr>
        <w:t xml:space="preserve">UE receives </w:t>
      </w:r>
      <w:proofErr w:type="spellStart"/>
      <w:r w:rsidRPr="5F3F66AC">
        <w:rPr>
          <w:rFonts w:ascii="Arial" w:hAnsi="Arial" w:cs="Arial"/>
          <w:sz w:val="18"/>
          <w:szCs w:val="18"/>
          <w:highlight w:val="yellow"/>
          <w:lang w:val="en-US"/>
        </w:rPr>
        <w:t>SCell</w:t>
      </w:r>
      <w:proofErr w:type="spellEnd"/>
      <w:r w:rsidRPr="5F3F66AC">
        <w:rPr>
          <w:rFonts w:ascii="Arial" w:hAnsi="Arial" w:cs="Arial"/>
          <w:sz w:val="18"/>
          <w:szCs w:val="18"/>
          <w:highlight w:val="yellow"/>
          <w:lang w:val="en-US"/>
        </w:rPr>
        <w:t xml:space="preserve"> activation command </w:t>
      </w:r>
      <w:bookmarkEnd w:id="11"/>
      <w:r w:rsidRPr="5F3F66AC">
        <w:rPr>
          <w:rFonts w:ascii="Arial" w:hAnsi="Arial" w:cs="Arial"/>
          <w:sz w:val="18"/>
          <w:szCs w:val="18"/>
          <w:highlight w:val="yellow"/>
          <w:lang w:val="en-US"/>
        </w:rPr>
        <w:t>(e.g., as defined in TS 38.321)</w:t>
      </w:r>
      <w:r w:rsidRPr="5F3F66AC">
        <w:rPr>
          <w:rFonts w:ascii="Arial" w:hAnsi="Arial" w:cs="Arial"/>
          <w:sz w:val="18"/>
          <w:szCs w:val="18"/>
          <w:highlight w:val="yellow"/>
          <w:lang w:val="en-US" w:eastAsia="ko-KR"/>
        </w:rPr>
        <w:t>”</w:t>
      </w:r>
    </w:p>
    <w:p w14:paraId="11101D16" w14:textId="77777777" w:rsidR="009004DC" w:rsidRPr="00BA2951" w:rsidRDefault="009004DC" w:rsidP="009004DC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200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eastAsia="Malgun Gothic" w:hAnsi="Arial" w:cs="Arial"/>
          <w:sz w:val="18"/>
          <w:szCs w:val="18"/>
          <w:lang w:eastAsia="ko-KR"/>
        </w:rPr>
        <w:t>Scenario #3A refers to</w:t>
      </w:r>
    </w:p>
    <w:p w14:paraId="32388A44" w14:textId="00A26D4F" w:rsidR="009004DC" w:rsidRPr="00BA2951" w:rsidRDefault="009004DC" w:rsidP="009004DC">
      <w:pPr>
        <w:pStyle w:val="ListParagraph"/>
        <w:numPr>
          <w:ilvl w:val="2"/>
          <w:numId w:val="39"/>
        </w:numPr>
        <w:overflowPunct/>
        <w:autoSpaceDE/>
        <w:autoSpaceDN/>
        <w:adjustRightInd/>
        <w:ind w:left="272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/>
        </w:rPr>
      </w:pPr>
      <w:r w:rsidRPr="5F3F66AC">
        <w:rPr>
          <w:rFonts w:ascii="Arial" w:eastAsia="Malgun Gothic" w:hAnsi="Arial" w:cs="Arial"/>
          <w:sz w:val="18"/>
          <w:szCs w:val="18"/>
          <w:lang w:val="en-US" w:eastAsia="ko-KR"/>
        </w:rPr>
        <w:t>“A</w:t>
      </w:r>
      <w:r w:rsidRPr="5F3F66AC">
        <w:rPr>
          <w:rFonts w:ascii="Arial" w:hAnsi="Arial" w:cs="Arial"/>
          <w:sz w:val="18"/>
          <w:szCs w:val="18"/>
          <w:lang w:val="en-US"/>
        </w:rPr>
        <w:t xml:space="preserve">fter UE receives </w:t>
      </w:r>
      <w:proofErr w:type="spellStart"/>
      <w:r w:rsidRPr="5F3F66AC">
        <w:rPr>
          <w:rFonts w:ascii="Arial" w:hAnsi="Arial" w:cs="Arial"/>
          <w:sz w:val="18"/>
          <w:szCs w:val="18"/>
          <w:lang w:val="en-US"/>
        </w:rPr>
        <w:t>SCell</w:t>
      </w:r>
      <w:proofErr w:type="spellEnd"/>
      <w:r w:rsidRPr="5F3F66AC">
        <w:rPr>
          <w:rFonts w:ascii="Arial" w:hAnsi="Arial" w:cs="Arial"/>
          <w:sz w:val="18"/>
          <w:szCs w:val="18"/>
          <w:lang w:val="en-US"/>
        </w:rPr>
        <w:t xml:space="preserve"> activation command (e.g., as defined in TS 38.321)</w:t>
      </w:r>
      <w:r w:rsidRPr="5F3F66AC">
        <w:rPr>
          <w:rFonts w:ascii="Arial" w:hAnsi="Arial" w:cs="Arial"/>
          <w:sz w:val="18"/>
          <w:szCs w:val="18"/>
          <w:lang w:val="en-US" w:eastAsia="ko-KR"/>
        </w:rPr>
        <w:t xml:space="preserve"> until </w:t>
      </w:r>
      <w:proofErr w:type="spellStart"/>
      <w:r w:rsidRPr="5F3F66AC">
        <w:rPr>
          <w:rFonts w:ascii="Arial" w:hAnsi="Arial" w:cs="Arial"/>
          <w:sz w:val="18"/>
          <w:szCs w:val="18"/>
          <w:lang w:val="en-US" w:eastAsia="ko-KR"/>
        </w:rPr>
        <w:t>SCell</w:t>
      </w:r>
      <w:proofErr w:type="spellEnd"/>
      <w:r w:rsidRPr="5F3F66AC">
        <w:rPr>
          <w:rFonts w:ascii="Arial" w:hAnsi="Arial" w:cs="Arial"/>
          <w:sz w:val="18"/>
          <w:szCs w:val="18"/>
          <w:lang w:val="en-US" w:eastAsia="ko-KR"/>
        </w:rPr>
        <w:t xml:space="preserve"> activation is </w:t>
      </w:r>
      <w:proofErr w:type="gramStart"/>
      <w:r w:rsidRPr="5F3F66AC">
        <w:rPr>
          <w:rFonts w:ascii="Arial" w:hAnsi="Arial" w:cs="Arial"/>
          <w:sz w:val="18"/>
          <w:szCs w:val="18"/>
          <w:lang w:val="en-US" w:eastAsia="ko-KR"/>
        </w:rPr>
        <w:t>completed</w:t>
      </w:r>
      <w:proofErr w:type="gramEnd"/>
      <w:r w:rsidRPr="5F3F66AC">
        <w:rPr>
          <w:rFonts w:ascii="Arial" w:hAnsi="Arial" w:cs="Arial"/>
          <w:sz w:val="18"/>
          <w:szCs w:val="18"/>
          <w:lang w:val="en-US" w:eastAsia="ko-KR"/>
        </w:rPr>
        <w:t>”</w:t>
      </w:r>
    </w:p>
    <w:p w14:paraId="3E1D322A" w14:textId="77777777" w:rsidR="009004DC" w:rsidRPr="00BA2951" w:rsidRDefault="009004DC" w:rsidP="009004DC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200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eastAsia="Malgun Gothic" w:hAnsi="Arial" w:cs="Arial"/>
          <w:sz w:val="18"/>
          <w:szCs w:val="18"/>
          <w:lang w:eastAsia="ko-KR"/>
        </w:rPr>
        <w:t>Scenario #3B refers to</w:t>
      </w:r>
    </w:p>
    <w:p w14:paraId="011A3879" w14:textId="61219F9E" w:rsidR="009004DC" w:rsidRPr="00BA2951" w:rsidRDefault="009004DC" w:rsidP="009004DC">
      <w:pPr>
        <w:pStyle w:val="ListParagraph"/>
        <w:numPr>
          <w:ilvl w:val="2"/>
          <w:numId w:val="39"/>
        </w:numPr>
        <w:overflowPunct/>
        <w:autoSpaceDE/>
        <w:autoSpaceDN/>
        <w:adjustRightInd/>
        <w:ind w:left="272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/>
        </w:rPr>
      </w:pPr>
      <w:r w:rsidRPr="5F3F66AC">
        <w:rPr>
          <w:rFonts w:ascii="Arial" w:eastAsia="Malgun Gothic" w:hAnsi="Arial" w:cs="Arial"/>
          <w:sz w:val="18"/>
          <w:szCs w:val="18"/>
          <w:lang w:val="en-US" w:eastAsia="ko-KR"/>
        </w:rPr>
        <w:t xml:space="preserve">“When </w:t>
      </w:r>
      <w:proofErr w:type="spellStart"/>
      <w:r w:rsidRPr="5F3F66AC">
        <w:rPr>
          <w:rFonts w:ascii="Arial" w:eastAsia="Malgun Gothic" w:hAnsi="Arial" w:cs="Arial"/>
          <w:sz w:val="18"/>
          <w:szCs w:val="18"/>
          <w:lang w:val="en-US" w:eastAsia="ko-KR"/>
        </w:rPr>
        <w:t>SCell</w:t>
      </w:r>
      <w:proofErr w:type="spellEnd"/>
      <w:r w:rsidRPr="5F3F66AC">
        <w:rPr>
          <w:rFonts w:ascii="Arial" w:eastAsia="Malgun Gothic" w:hAnsi="Arial" w:cs="Arial"/>
          <w:sz w:val="18"/>
          <w:szCs w:val="18"/>
          <w:lang w:val="en-US" w:eastAsia="ko-KR"/>
        </w:rPr>
        <w:t xml:space="preserve"> activation is completed and </w:t>
      </w:r>
      <w:proofErr w:type="spellStart"/>
      <w:r w:rsidRPr="5F3F66AC">
        <w:rPr>
          <w:rFonts w:ascii="Arial" w:eastAsia="Malgun Gothic" w:hAnsi="Arial" w:cs="Arial"/>
          <w:sz w:val="18"/>
          <w:szCs w:val="18"/>
          <w:lang w:val="en-US" w:eastAsia="ko-KR"/>
        </w:rPr>
        <w:t>SCell</w:t>
      </w:r>
      <w:proofErr w:type="spellEnd"/>
      <w:r w:rsidRPr="5F3F66AC">
        <w:rPr>
          <w:rFonts w:ascii="Arial" w:eastAsia="Malgun Gothic" w:hAnsi="Arial" w:cs="Arial"/>
          <w:sz w:val="18"/>
          <w:szCs w:val="18"/>
          <w:lang w:val="en-US" w:eastAsia="ko-KR"/>
        </w:rPr>
        <w:t xml:space="preserve"> is activated” or</w:t>
      </w:r>
    </w:p>
    <w:p w14:paraId="65F52ACF" w14:textId="01D66A83" w:rsidR="009004DC" w:rsidRPr="00BA2951" w:rsidRDefault="009004DC" w:rsidP="009004DC">
      <w:pPr>
        <w:pStyle w:val="ListParagraph"/>
        <w:numPr>
          <w:ilvl w:val="2"/>
          <w:numId w:val="39"/>
        </w:numPr>
        <w:overflowPunct/>
        <w:autoSpaceDE/>
        <w:autoSpaceDN/>
        <w:adjustRightInd/>
        <w:ind w:left="272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/>
        </w:rPr>
      </w:pPr>
      <w:r w:rsidRPr="5F3F66AC">
        <w:rPr>
          <w:rFonts w:ascii="Arial" w:eastAsia="Malgun Gothic" w:hAnsi="Arial" w:cs="Arial"/>
          <w:sz w:val="18"/>
          <w:szCs w:val="18"/>
          <w:lang w:val="en-US" w:eastAsia="ko-KR"/>
        </w:rPr>
        <w:t xml:space="preserve">“After </w:t>
      </w:r>
      <w:proofErr w:type="spellStart"/>
      <w:r w:rsidRPr="5F3F66AC">
        <w:rPr>
          <w:rFonts w:ascii="Arial" w:eastAsia="Malgun Gothic" w:hAnsi="Arial" w:cs="Arial"/>
          <w:sz w:val="18"/>
          <w:szCs w:val="18"/>
          <w:lang w:val="en-US" w:eastAsia="ko-KR"/>
        </w:rPr>
        <w:t>SCell</w:t>
      </w:r>
      <w:proofErr w:type="spellEnd"/>
      <w:r w:rsidRPr="5F3F66AC">
        <w:rPr>
          <w:rFonts w:ascii="Arial" w:eastAsia="Malgun Gothic" w:hAnsi="Arial" w:cs="Arial"/>
          <w:sz w:val="18"/>
          <w:szCs w:val="18"/>
          <w:lang w:val="en-US" w:eastAsia="ko-KR"/>
        </w:rPr>
        <w:t xml:space="preserve"> activation is completed and </w:t>
      </w:r>
      <w:proofErr w:type="spellStart"/>
      <w:r w:rsidRPr="5F3F66AC">
        <w:rPr>
          <w:rFonts w:ascii="Arial" w:eastAsia="Malgun Gothic" w:hAnsi="Arial" w:cs="Arial"/>
          <w:sz w:val="18"/>
          <w:szCs w:val="18"/>
          <w:lang w:val="en-US" w:eastAsia="ko-KR"/>
        </w:rPr>
        <w:t>SCell</w:t>
      </w:r>
      <w:proofErr w:type="spellEnd"/>
      <w:r w:rsidRPr="5F3F66AC">
        <w:rPr>
          <w:rFonts w:ascii="Arial" w:eastAsia="Malgun Gothic" w:hAnsi="Arial" w:cs="Arial"/>
          <w:sz w:val="18"/>
          <w:szCs w:val="18"/>
          <w:lang w:val="en-US" w:eastAsia="ko-KR"/>
        </w:rPr>
        <w:t xml:space="preserve"> is </w:t>
      </w:r>
      <w:proofErr w:type="gramStart"/>
      <w:r w:rsidRPr="5F3F66AC">
        <w:rPr>
          <w:rFonts w:ascii="Arial" w:eastAsia="Malgun Gothic" w:hAnsi="Arial" w:cs="Arial"/>
          <w:sz w:val="18"/>
          <w:szCs w:val="18"/>
          <w:lang w:val="en-US" w:eastAsia="ko-KR"/>
        </w:rPr>
        <w:t>activated</w:t>
      </w:r>
      <w:proofErr w:type="gramEnd"/>
      <w:r w:rsidRPr="5F3F66AC">
        <w:rPr>
          <w:rFonts w:ascii="Arial" w:eastAsia="Malgun Gothic" w:hAnsi="Arial" w:cs="Arial"/>
          <w:sz w:val="18"/>
          <w:szCs w:val="18"/>
          <w:lang w:val="en-US" w:eastAsia="ko-KR"/>
        </w:rPr>
        <w:t>”</w:t>
      </w:r>
    </w:p>
    <w:p w14:paraId="09783187" w14:textId="77777777" w:rsidR="009004DC" w:rsidRPr="00BA2951" w:rsidRDefault="009004DC" w:rsidP="009004DC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200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eastAsia="Malgun Gothic" w:hAnsi="Arial" w:cs="Arial"/>
          <w:sz w:val="18"/>
          <w:szCs w:val="18"/>
        </w:rPr>
        <w:t>For discussion purpose</w:t>
      </w:r>
      <w:r w:rsidRPr="00BA2951">
        <w:rPr>
          <w:rFonts w:ascii="Arial" w:eastAsia="Malgun Gothic" w:hAnsi="Arial" w:cs="Arial"/>
          <w:sz w:val="18"/>
          <w:szCs w:val="18"/>
          <w:lang w:eastAsia="ko-KR"/>
        </w:rPr>
        <w:t xml:space="preserve"> under AI 9.5.1</w:t>
      </w:r>
      <w:r w:rsidRPr="00BA2951">
        <w:rPr>
          <w:rFonts w:ascii="Arial" w:eastAsia="Malgun Gothic" w:hAnsi="Arial" w:cs="Arial"/>
          <w:sz w:val="18"/>
          <w:szCs w:val="18"/>
        </w:rPr>
        <w:t xml:space="preserve">, always-on SSB is </w:t>
      </w:r>
      <w:r w:rsidRPr="00BA2951">
        <w:rPr>
          <w:rFonts w:ascii="Arial" w:eastAsia="Malgun Gothic" w:hAnsi="Arial" w:cs="Arial"/>
          <w:sz w:val="18"/>
          <w:szCs w:val="18"/>
          <w:lang w:eastAsia="ko-KR"/>
        </w:rPr>
        <w:t>SSB supported in Rel-18 specifications.</w:t>
      </w:r>
      <w:r w:rsidRPr="00BA2951">
        <w:rPr>
          <w:rFonts w:ascii="Arial" w:eastAsia="Malgun Gothic" w:hAnsi="Arial" w:cs="Arial"/>
          <w:sz w:val="18"/>
          <w:szCs w:val="18"/>
          <w:lang w:val="en-US" w:eastAsia="ko-KR"/>
        </w:rPr>
        <w:t xml:space="preserve"> </w:t>
      </w:r>
    </w:p>
    <w:p w14:paraId="6310BD51" w14:textId="77777777" w:rsidR="001F248F" w:rsidRPr="00BA2951" w:rsidRDefault="00BA2951" w:rsidP="009004DC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200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eastAsia="Malgun Gothic" w:hAnsi="Arial" w:cs="Arial"/>
          <w:sz w:val="18"/>
          <w:szCs w:val="18"/>
          <w:lang w:val="en-US" w:eastAsia="ko-KR"/>
        </w:rPr>
        <w:t>Timing</w:t>
      </w:r>
      <w:r w:rsidR="009004DC" w:rsidRPr="00BA2951">
        <w:rPr>
          <w:rFonts w:ascii="Arial" w:eastAsia="Malgun Gothic" w:hAnsi="Arial" w:cs="Arial"/>
          <w:sz w:val="18"/>
          <w:szCs w:val="18"/>
          <w:lang w:eastAsia="ko-KR"/>
        </w:rPr>
        <w:t xml:space="preserve"> for on-demand SSB transmission (</w:t>
      </w:r>
      <w:proofErr w:type="gramStart"/>
      <w:r w:rsidR="009004DC" w:rsidRPr="00BA2951">
        <w:rPr>
          <w:rFonts w:ascii="Arial" w:eastAsia="Malgun Gothic" w:hAnsi="Arial" w:cs="Arial"/>
          <w:sz w:val="18"/>
          <w:szCs w:val="18"/>
          <w:lang w:eastAsia="ko-KR"/>
        </w:rPr>
        <w:t>e.g.</w:t>
      </w:r>
      <w:proofErr w:type="gramEnd"/>
      <w:r w:rsidR="009004DC" w:rsidRPr="00BA2951">
        <w:rPr>
          <w:rFonts w:ascii="Arial" w:eastAsia="Malgun Gothic" w:hAnsi="Arial" w:cs="Arial"/>
          <w:sz w:val="18"/>
          <w:szCs w:val="18"/>
          <w:lang w:eastAsia="ko-KR"/>
        </w:rPr>
        <w:t xml:space="preserve"> when the triggered SSB starts and ends) will be separately discussed.</w:t>
      </w:r>
    </w:p>
    <w:p w14:paraId="324F68DD" w14:textId="77777777" w:rsidR="00BA2951" w:rsidRDefault="00BA2951" w:rsidP="00E25031">
      <w:pPr>
        <w:pStyle w:val="ListParagraph"/>
        <w:overflowPunct/>
        <w:autoSpaceDE/>
        <w:autoSpaceDN/>
        <w:adjustRightInd/>
        <w:ind w:left="200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</w:p>
    <w:p w14:paraId="437A4F0C" w14:textId="5AB0E8DF" w:rsidR="00562424" w:rsidRDefault="00686C46" w:rsidP="00F3771B">
      <w:pPr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</w:rPr>
      </w:pPr>
      <w:r w:rsidRPr="00E937CA">
        <w:rPr>
          <w:rFonts w:ascii="Arial" w:hAnsi="Arial" w:cs="Arial"/>
        </w:rPr>
        <w:t xml:space="preserve">Given that RAN1 </w:t>
      </w:r>
      <w:r w:rsidR="002B3535" w:rsidRPr="00E937CA">
        <w:rPr>
          <w:rFonts w:ascii="Arial" w:hAnsi="Arial" w:cs="Arial"/>
        </w:rPr>
        <w:t>down</w:t>
      </w:r>
      <w:r w:rsidR="00940A73" w:rsidRPr="00E937CA">
        <w:rPr>
          <w:rFonts w:ascii="Arial" w:hAnsi="Arial" w:cs="Arial"/>
        </w:rPr>
        <w:t>-</w:t>
      </w:r>
      <w:r w:rsidR="002B3535" w:rsidRPr="00E937CA">
        <w:rPr>
          <w:rFonts w:ascii="Arial" w:hAnsi="Arial" w:cs="Arial"/>
        </w:rPr>
        <w:t>selected</w:t>
      </w:r>
      <w:r w:rsidRPr="00E937CA">
        <w:rPr>
          <w:rFonts w:ascii="Arial" w:hAnsi="Arial" w:cs="Arial"/>
        </w:rPr>
        <w:t xml:space="preserve"> </w:t>
      </w:r>
      <w:r w:rsidR="00E1032A">
        <w:rPr>
          <w:rFonts w:ascii="Arial" w:hAnsi="Arial" w:cs="Arial"/>
        </w:rPr>
        <w:t xml:space="preserve">the </w:t>
      </w:r>
      <w:r w:rsidRPr="00E937CA">
        <w:rPr>
          <w:rFonts w:ascii="Arial" w:hAnsi="Arial" w:cs="Arial"/>
        </w:rPr>
        <w:t>Scenario</w:t>
      </w:r>
      <w:r w:rsidR="00F428BA" w:rsidRPr="00E937CA">
        <w:rPr>
          <w:rFonts w:ascii="Arial" w:hAnsi="Arial" w:cs="Arial"/>
        </w:rPr>
        <w:t xml:space="preserve"> </w:t>
      </w:r>
      <w:r w:rsidRPr="00E937CA">
        <w:rPr>
          <w:rFonts w:ascii="Arial" w:hAnsi="Arial" w:cs="Arial"/>
        </w:rPr>
        <w:t xml:space="preserve">#2 </w:t>
      </w:r>
      <w:r w:rsidR="00F428BA" w:rsidRPr="00E937CA">
        <w:rPr>
          <w:rFonts w:ascii="Arial" w:hAnsi="Arial" w:cs="Arial"/>
        </w:rPr>
        <w:t xml:space="preserve">(i.e., on-demand SSB operation is supported upon the configuration of </w:t>
      </w:r>
      <w:proofErr w:type="spellStart"/>
      <w:r w:rsidR="00F428BA" w:rsidRPr="00E937CA">
        <w:rPr>
          <w:rFonts w:ascii="Arial" w:hAnsi="Arial" w:cs="Arial"/>
        </w:rPr>
        <w:t>SCell</w:t>
      </w:r>
      <w:proofErr w:type="spellEnd"/>
      <w:r w:rsidR="00F428BA" w:rsidRPr="00E937CA">
        <w:rPr>
          <w:rFonts w:ascii="Arial" w:hAnsi="Arial" w:cs="Arial"/>
        </w:rPr>
        <w:t xml:space="preserve"> and before the UE receives </w:t>
      </w:r>
      <w:proofErr w:type="spellStart"/>
      <w:r w:rsidR="00F428BA" w:rsidRPr="00E937CA">
        <w:rPr>
          <w:rFonts w:ascii="Arial" w:hAnsi="Arial" w:cs="Arial"/>
        </w:rPr>
        <w:t>SCell</w:t>
      </w:r>
      <w:proofErr w:type="spellEnd"/>
      <w:r w:rsidR="00F428BA" w:rsidRPr="00E937CA">
        <w:rPr>
          <w:rFonts w:ascii="Arial" w:hAnsi="Arial" w:cs="Arial"/>
        </w:rPr>
        <w:t xml:space="preserve"> activation command) </w:t>
      </w:r>
      <w:r w:rsidRPr="00E937CA">
        <w:rPr>
          <w:rFonts w:ascii="Arial" w:hAnsi="Arial" w:cs="Arial"/>
        </w:rPr>
        <w:t>and Scenario</w:t>
      </w:r>
      <w:r w:rsidR="00F428BA" w:rsidRPr="00E937CA">
        <w:rPr>
          <w:rFonts w:ascii="Arial" w:hAnsi="Arial" w:cs="Arial"/>
        </w:rPr>
        <w:t xml:space="preserve"> </w:t>
      </w:r>
      <w:r w:rsidRPr="00E937CA">
        <w:rPr>
          <w:rFonts w:ascii="Arial" w:hAnsi="Arial" w:cs="Arial"/>
        </w:rPr>
        <w:t xml:space="preserve">#2A </w:t>
      </w:r>
      <w:r w:rsidR="00F428BA" w:rsidRPr="00E937CA">
        <w:rPr>
          <w:rFonts w:ascii="Arial" w:hAnsi="Arial" w:cs="Arial"/>
        </w:rPr>
        <w:t xml:space="preserve">(i.e., on-demand SSB operation is supported when the UE receives </w:t>
      </w:r>
      <w:proofErr w:type="spellStart"/>
      <w:r w:rsidR="00F428BA" w:rsidRPr="00E937CA">
        <w:rPr>
          <w:rFonts w:ascii="Arial" w:hAnsi="Arial" w:cs="Arial"/>
        </w:rPr>
        <w:t>SCell</w:t>
      </w:r>
      <w:proofErr w:type="spellEnd"/>
      <w:r w:rsidR="00F428BA" w:rsidRPr="00E937CA">
        <w:rPr>
          <w:rFonts w:ascii="Arial" w:hAnsi="Arial" w:cs="Arial"/>
        </w:rPr>
        <w:t xml:space="preserve"> activation command)</w:t>
      </w:r>
      <w:r w:rsidR="002B3535" w:rsidRPr="00E937CA">
        <w:rPr>
          <w:rFonts w:ascii="Arial" w:hAnsi="Arial" w:cs="Arial"/>
        </w:rPr>
        <w:t xml:space="preserve"> and given the agreement that “</w:t>
      </w:r>
      <w:r w:rsidR="002B3535" w:rsidRPr="00E937CA">
        <w:rPr>
          <w:rFonts w:ascii="Arial" w:hAnsi="Arial" w:cs="Arial"/>
          <w:i/>
          <w:highlight w:val="yellow"/>
          <w:lang w:eastAsia="ko-KR"/>
        </w:rPr>
        <w:t>RAN1 to strive for a common design for on-demand SSB operation considering all applicable CA configurations</w:t>
      </w:r>
      <w:r w:rsidR="002B3535" w:rsidRPr="00E937CA">
        <w:rPr>
          <w:rFonts w:ascii="Arial" w:hAnsi="Arial" w:cs="Arial"/>
          <w:i/>
          <w:highlight w:val="yellow"/>
        </w:rPr>
        <w:t>.</w:t>
      </w:r>
      <w:r w:rsidR="002B3535" w:rsidRPr="00E937CA">
        <w:rPr>
          <w:rFonts w:ascii="Arial" w:hAnsi="Arial" w:cs="Arial"/>
          <w:i/>
        </w:rPr>
        <w:t xml:space="preserve">”, </w:t>
      </w:r>
      <w:r w:rsidR="007A3609" w:rsidRPr="00E937CA">
        <w:rPr>
          <w:rFonts w:ascii="Arial" w:hAnsi="Arial" w:cs="Arial"/>
        </w:rPr>
        <w:t xml:space="preserve">our understanding is that the </w:t>
      </w:r>
      <w:r w:rsidR="004254B1" w:rsidRPr="00E937CA">
        <w:rPr>
          <w:rFonts w:ascii="Arial" w:hAnsi="Arial" w:cs="Arial"/>
        </w:rPr>
        <w:t>common</w:t>
      </w:r>
      <w:r w:rsidR="007A3609" w:rsidRPr="00E937CA">
        <w:rPr>
          <w:rFonts w:ascii="Arial" w:hAnsi="Arial" w:cs="Arial"/>
        </w:rPr>
        <w:t xml:space="preserve"> solution should be used for </w:t>
      </w:r>
      <w:r w:rsidR="00A60D5E" w:rsidRPr="00E937CA">
        <w:rPr>
          <w:rFonts w:ascii="Arial" w:hAnsi="Arial" w:cs="Arial"/>
        </w:rPr>
        <w:t xml:space="preserve">the </w:t>
      </w:r>
      <w:r w:rsidR="0012552E" w:rsidRPr="00E937CA">
        <w:rPr>
          <w:rFonts w:ascii="Arial" w:hAnsi="Arial" w:cs="Arial"/>
        </w:rPr>
        <w:t>on-demand SSB</w:t>
      </w:r>
      <w:r w:rsidR="00A60D5E" w:rsidRPr="00E937CA">
        <w:rPr>
          <w:rFonts w:ascii="Arial" w:hAnsi="Arial" w:cs="Arial"/>
        </w:rPr>
        <w:t xml:space="preserve"> activation/deactivation in all scenarios.</w:t>
      </w:r>
      <w:r w:rsidR="00A60D5E">
        <w:rPr>
          <w:rFonts w:ascii="Arial" w:hAnsi="Arial" w:cs="Arial"/>
        </w:rPr>
        <w:t xml:space="preserve"> </w:t>
      </w:r>
    </w:p>
    <w:p w14:paraId="3C7EA611" w14:textId="77777777" w:rsidR="00562424" w:rsidRDefault="00562424" w:rsidP="00F3771B">
      <w:pPr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</w:rPr>
      </w:pPr>
    </w:p>
    <w:p w14:paraId="1D31EAC1" w14:textId="71733779" w:rsidR="0049382A" w:rsidRPr="00920922" w:rsidRDefault="00562424" w:rsidP="0049382A">
      <w:pPr>
        <w:pStyle w:val="BodyText"/>
      </w:pPr>
      <w:r>
        <w:rPr>
          <w:rFonts w:cs="Arial"/>
        </w:rPr>
        <w:t>I</w:t>
      </w:r>
      <w:r w:rsidR="002C6F99">
        <w:rPr>
          <w:rFonts w:cs="Arial"/>
        </w:rPr>
        <w:t xml:space="preserve">n the context </w:t>
      </w:r>
      <w:r w:rsidR="006C7EAA">
        <w:rPr>
          <w:rFonts w:cs="Arial"/>
        </w:rPr>
        <w:t>of MAC CE</w:t>
      </w:r>
      <w:r w:rsidR="00E937CA" w:rsidRPr="00E937CA">
        <w:rPr>
          <w:rFonts w:cs="Arial"/>
        </w:rPr>
        <w:t xml:space="preserve">, </w:t>
      </w:r>
      <w:r w:rsidR="008009AA">
        <w:rPr>
          <w:rFonts w:cs="Arial"/>
        </w:rPr>
        <w:t xml:space="preserve">a simple </w:t>
      </w:r>
      <w:r w:rsidR="00B96FCF">
        <w:rPr>
          <w:rFonts w:cs="Arial"/>
        </w:rPr>
        <w:t xml:space="preserve">common solution </w:t>
      </w:r>
      <w:r w:rsidR="007C4194">
        <w:rPr>
          <w:rFonts w:cs="Arial"/>
        </w:rPr>
        <w:t>that can support both Scenar</w:t>
      </w:r>
      <w:r w:rsidR="00CB181E">
        <w:rPr>
          <w:rFonts w:cs="Arial"/>
        </w:rPr>
        <w:t xml:space="preserve">io#2 and Scenario#2A </w:t>
      </w:r>
      <w:r w:rsidR="00EF3FD7">
        <w:rPr>
          <w:rFonts w:cs="Arial"/>
        </w:rPr>
        <w:t xml:space="preserve">is </w:t>
      </w:r>
      <w:r w:rsidR="00E937CA" w:rsidRPr="00E937CA">
        <w:rPr>
          <w:rFonts w:cs="Arial"/>
        </w:rPr>
        <w:t xml:space="preserve">to define separate signalling for the activation/deactivation of on-demand SSB, e.g., a new MAC CE. RAN2 can design this new MAC CE such that it is solely used for the activation/deactivation of on-demand SSB or such that it can be used for both </w:t>
      </w:r>
      <w:proofErr w:type="spellStart"/>
      <w:r w:rsidR="00E937CA" w:rsidRPr="00E937CA">
        <w:rPr>
          <w:rFonts w:cs="Arial"/>
        </w:rPr>
        <w:t>SCell</w:t>
      </w:r>
      <w:proofErr w:type="spellEnd"/>
      <w:r w:rsidR="00E937CA" w:rsidRPr="00E937CA">
        <w:rPr>
          <w:rFonts w:cs="Arial"/>
        </w:rPr>
        <w:t xml:space="preserve"> and SSB activation/deactivation. </w:t>
      </w:r>
      <w:r w:rsidR="00744F1B">
        <w:t>Our preference is</w:t>
      </w:r>
      <w:r w:rsidR="0049382A">
        <w:t xml:space="preserve"> the joint design according to which a new MAC CE can also be used for both </w:t>
      </w:r>
      <w:proofErr w:type="spellStart"/>
      <w:r w:rsidR="0049382A">
        <w:t>SCell</w:t>
      </w:r>
      <w:proofErr w:type="spellEnd"/>
      <w:r w:rsidR="0049382A">
        <w:t xml:space="preserve"> and SSB activation/deactivation, respectively.</w:t>
      </w:r>
      <w:r w:rsidR="003F310C">
        <w:t xml:space="preserve"> Since the SSB activation MAC CE anyway needs to include the </w:t>
      </w:r>
      <w:proofErr w:type="spellStart"/>
      <w:r w:rsidR="003F310C">
        <w:t>SCell</w:t>
      </w:r>
      <w:proofErr w:type="spellEnd"/>
      <w:r w:rsidR="003F310C">
        <w:t xml:space="preserve"> information, sending two MAC CEs where the other repeats the </w:t>
      </w:r>
      <w:proofErr w:type="spellStart"/>
      <w:r w:rsidR="003F310C">
        <w:t>SCell</w:t>
      </w:r>
      <w:proofErr w:type="spellEnd"/>
      <w:r w:rsidR="003F310C">
        <w:t xml:space="preserve"> info and only adds activation flag seems like overhead. </w:t>
      </w:r>
      <w:r w:rsidR="00744F1B">
        <w:t xml:space="preserve"> </w:t>
      </w:r>
      <w:r w:rsidR="0049382A">
        <w:t xml:space="preserve">Compared to the design according to which a new MAC CE is solely used for the activation/deactivation of on-demand SSB along with the existing MAC CE for </w:t>
      </w:r>
      <w:proofErr w:type="spellStart"/>
      <w:r w:rsidR="0049382A">
        <w:t>SCell</w:t>
      </w:r>
      <w:proofErr w:type="spellEnd"/>
      <w:r w:rsidR="0049382A">
        <w:t xml:space="preserve"> activation/deactivation, the benefit of the joint design is that when NW activates both </w:t>
      </w:r>
      <w:proofErr w:type="spellStart"/>
      <w:r w:rsidR="0049382A">
        <w:t>SCell</w:t>
      </w:r>
      <w:proofErr w:type="spellEnd"/>
      <w:r w:rsidR="0049382A">
        <w:t xml:space="preserve"> and the corresponding on-demand SSBs (i.e., Scenario #2A), these are in the same MAC CE and there is no risk that one of the MAC CE(s) is lost</w:t>
      </w:r>
      <w:r w:rsidR="003F310C">
        <w:t>, even if this would be a corner case</w:t>
      </w:r>
      <w:r w:rsidR="0049382A">
        <w:t>.</w:t>
      </w:r>
    </w:p>
    <w:p w14:paraId="2953F0A2" w14:textId="75217DBE" w:rsidR="00090E10" w:rsidRPr="000108EB" w:rsidRDefault="00090E10" w:rsidP="00090E10">
      <w:pPr>
        <w:jc w:val="both"/>
        <w:rPr>
          <w:rFonts w:ascii="Arial" w:hAnsi="Arial" w:cs="Arial"/>
        </w:rPr>
      </w:pPr>
    </w:p>
    <w:p w14:paraId="56FF1873" w14:textId="772AA5EB" w:rsidR="00057EE8" w:rsidRDefault="00057EE8" w:rsidP="00057EE8">
      <w:pPr>
        <w:pStyle w:val="Observation"/>
        <w:tabs>
          <w:tab w:val="clear" w:pos="1701"/>
          <w:tab w:val="left" w:pos="1843"/>
        </w:tabs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bookmarkStart w:id="12" w:name="_Toc174020159"/>
      <w:r>
        <w:rPr>
          <w:rStyle w:val="cf01"/>
          <w:rFonts w:ascii="Arial" w:hAnsi="Arial" w:cs="Arial"/>
          <w:sz w:val="20"/>
          <w:szCs w:val="20"/>
        </w:rPr>
        <w:t xml:space="preserve">A simple solution for MAC CE based </w:t>
      </w:r>
      <w:proofErr w:type="spellStart"/>
      <w:r>
        <w:rPr>
          <w:rStyle w:val="cf01"/>
          <w:rFonts w:ascii="Arial" w:hAnsi="Arial" w:cs="Arial"/>
          <w:sz w:val="20"/>
          <w:szCs w:val="20"/>
        </w:rPr>
        <w:t>signaling</w:t>
      </w:r>
      <w:proofErr w:type="spellEnd"/>
      <w:r>
        <w:rPr>
          <w:rStyle w:val="cf01"/>
          <w:rFonts w:ascii="Arial" w:hAnsi="Arial" w:cs="Arial"/>
          <w:sz w:val="20"/>
          <w:szCs w:val="20"/>
        </w:rPr>
        <w:t xml:space="preserve"> that fulfils </w:t>
      </w:r>
      <w:r w:rsidR="00D63371">
        <w:rPr>
          <w:rStyle w:val="cf01"/>
          <w:rFonts w:ascii="Arial" w:hAnsi="Arial" w:cs="Arial"/>
          <w:sz w:val="20"/>
          <w:szCs w:val="20"/>
        </w:rPr>
        <w:t xml:space="preserve">the </w:t>
      </w:r>
      <w:r>
        <w:rPr>
          <w:rStyle w:val="cf01"/>
          <w:rFonts w:ascii="Arial" w:hAnsi="Arial" w:cs="Arial"/>
          <w:sz w:val="20"/>
          <w:szCs w:val="20"/>
        </w:rPr>
        <w:t>objective</w:t>
      </w:r>
      <w:r w:rsidR="00D63371">
        <w:rPr>
          <w:rStyle w:val="cf01"/>
          <w:rFonts w:ascii="Arial" w:hAnsi="Arial" w:cs="Arial"/>
          <w:sz w:val="20"/>
          <w:szCs w:val="20"/>
        </w:rPr>
        <w:t xml:space="preserve"> </w:t>
      </w:r>
      <w:r w:rsidR="00385E0A">
        <w:rPr>
          <w:rStyle w:val="cf01"/>
          <w:rFonts w:ascii="Arial" w:hAnsi="Arial" w:cs="Arial"/>
          <w:sz w:val="20"/>
          <w:szCs w:val="20"/>
        </w:rPr>
        <w:t>of having</w:t>
      </w:r>
      <w:r>
        <w:rPr>
          <w:rStyle w:val="cf01"/>
          <w:rFonts w:ascii="Arial" w:hAnsi="Arial" w:cs="Arial"/>
          <w:sz w:val="20"/>
          <w:szCs w:val="20"/>
        </w:rPr>
        <w:t xml:space="preserve"> a</w:t>
      </w:r>
      <w:r w:rsidRPr="00F156AB">
        <w:rPr>
          <w:rFonts w:cs="Arial"/>
          <w:lang w:eastAsia="ko-KR"/>
        </w:rPr>
        <w:t xml:space="preserve"> common design </w:t>
      </w:r>
      <w:r w:rsidR="006B6F4A">
        <w:rPr>
          <w:rFonts w:cs="Arial"/>
          <w:lang w:eastAsia="ko-KR"/>
        </w:rPr>
        <w:t xml:space="preserve">for </w:t>
      </w:r>
      <w:r w:rsidR="008F0436">
        <w:rPr>
          <w:rFonts w:cs="Arial"/>
          <w:lang w:eastAsia="ko-KR"/>
        </w:rPr>
        <w:t xml:space="preserve">all cases and scenarios </w:t>
      </w:r>
      <w:r>
        <w:rPr>
          <w:rFonts w:cs="Arial"/>
          <w:lang w:eastAsia="ko-KR"/>
        </w:rPr>
        <w:t xml:space="preserve">is to define a new MAC CE </w:t>
      </w:r>
      <w:r w:rsidR="00716537">
        <w:rPr>
          <w:rFonts w:cs="Arial"/>
          <w:lang w:eastAsia="ko-KR"/>
        </w:rPr>
        <w:t>for</w:t>
      </w:r>
      <w:r>
        <w:rPr>
          <w:rFonts w:cs="Arial"/>
          <w:lang w:eastAsia="ko-KR"/>
        </w:rPr>
        <w:t xml:space="preserve"> on-demand SSB operation.</w:t>
      </w:r>
      <w:bookmarkEnd w:id="12"/>
    </w:p>
    <w:p w14:paraId="495956C3" w14:textId="77777777" w:rsidR="006443CC" w:rsidRDefault="006443CC" w:rsidP="00C02375">
      <w:pPr>
        <w:pStyle w:val="BodyText"/>
      </w:pPr>
    </w:p>
    <w:p w14:paraId="32701FCE" w14:textId="7EEB9BC6" w:rsidR="006443CC" w:rsidRPr="00FE0835" w:rsidRDefault="00FE0835" w:rsidP="0025307D">
      <w:pPr>
        <w:pStyle w:val="Proposal"/>
        <w:rPr>
          <w:rFonts w:cs="Arial"/>
        </w:rPr>
      </w:pPr>
      <w:bookmarkStart w:id="13" w:name="_Toc174020164"/>
      <w:r w:rsidRPr="00FE0835">
        <w:rPr>
          <w:rFonts w:cs="Arial"/>
        </w:rPr>
        <w:t xml:space="preserve">UEs are informed of on-demand SSB transmissions, via </w:t>
      </w:r>
      <w:r w:rsidR="00BC0F07">
        <w:rPr>
          <w:rFonts w:cs="Arial"/>
        </w:rPr>
        <w:t xml:space="preserve">new </w:t>
      </w:r>
      <w:r w:rsidRPr="00FE0835">
        <w:rPr>
          <w:rFonts w:cs="Arial"/>
        </w:rPr>
        <w:t xml:space="preserve">MAC CE </w:t>
      </w:r>
      <w:r w:rsidR="00CA1D30" w:rsidRPr="00FE0835">
        <w:rPr>
          <w:rFonts w:cs="Arial"/>
        </w:rPr>
        <w:t>signalling</w:t>
      </w:r>
      <w:r w:rsidR="00A75FA0">
        <w:rPr>
          <w:rFonts w:cs="Arial"/>
        </w:rPr>
        <w:t xml:space="preserve"> that supports both </w:t>
      </w:r>
      <w:proofErr w:type="spellStart"/>
      <w:r w:rsidR="00A75FA0">
        <w:rPr>
          <w:rFonts w:cs="Arial"/>
        </w:rPr>
        <w:t>SCell</w:t>
      </w:r>
      <w:proofErr w:type="spellEnd"/>
      <w:r w:rsidR="00A75FA0">
        <w:rPr>
          <w:rFonts w:cs="Arial"/>
        </w:rPr>
        <w:t xml:space="preserve"> and on-demand SSB</w:t>
      </w:r>
      <w:r w:rsidR="00F60984">
        <w:rPr>
          <w:rFonts w:cs="Arial"/>
        </w:rPr>
        <w:t xml:space="preserve"> activation/deactivation, respectively</w:t>
      </w:r>
      <w:r w:rsidRPr="00FE0835">
        <w:rPr>
          <w:rFonts w:cs="Arial"/>
        </w:rPr>
        <w:t>.</w:t>
      </w:r>
      <w:bookmarkEnd w:id="13"/>
      <w:r w:rsidR="00700218">
        <w:rPr>
          <w:rFonts w:cs="Arial"/>
        </w:rPr>
        <w:t xml:space="preserve"> </w:t>
      </w:r>
    </w:p>
    <w:p w14:paraId="0767EAD7" w14:textId="77777777" w:rsidR="0030744F" w:rsidRPr="00FE0835" w:rsidRDefault="0030744F" w:rsidP="0030744F">
      <w:pPr>
        <w:pStyle w:val="Proposal"/>
        <w:numPr>
          <w:ilvl w:val="0"/>
          <w:numId w:val="0"/>
        </w:numPr>
        <w:ind w:left="1304"/>
        <w:rPr>
          <w:rFonts w:cs="Arial"/>
        </w:rPr>
      </w:pPr>
    </w:p>
    <w:p w14:paraId="7C571171" w14:textId="374F2FB3" w:rsidR="005D326C" w:rsidRDefault="00090E10" w:rsidP="00C02375">
      <w:pPr>
        <w:pStyle w:val="BodyText"/>
      </w:pPr>
      <w:r>
        <w:t xml:space="preserve">Since the legacy MAC CE can still be used for </w:t>
      </w:r>
      <w:proofErr w:type="spellStart"/>
      <w:r>
        <w:t>SCell</w:t>
      </w:r>
      <w:proofErr w:type="spellEnd"/>
      <w:r>
        <w:t xml:space="preserve"> activation/deactivation, </w:t>
      </w:r>
      <w:bookmarkStart w:id="14" w:name="_Hlk165890686"/>
      <w:r>
        <w:t xml:space="preserve">the new MAC CE needs to support </w:t>
      </w:r>
      <w:r w:rsidR="00CF4D26">
        <w:t xml:space="preserve">the </w:t>
      </w:r>
      <w:r>
        <w:t xml:space="preserve">functionality of activating/deactivating SSB </w:t>
      </w:r>
      <w:r w:rsidR="007A36FD">
        <w:t xml:space="preserve">only </w:t>
      </w:r>
      <w:r>
        <w:t xml:space="preserve">and joint activation of </w:t>
      </w:r>
      <w:proofErr w:type="spellStart"/>
      <w:r>
        <w:t>SCell</w:t>
      </w:r>
      <w:proofErr w:type="spellEnd"/>
      <w:r>
        <w:t xml:space="preserve"> and respective SSB</w:t>
      </w:r>
      <w:bookmarkEnd w:id="14"/>
      <w:r>
        <w:t>.</w:t>
      </w:r>
      <w:r w:rsidR="007E1341">
        <w:t xml:space="preserve"> </w:t>
      </w:r>
      <w:r w:rsidR="007E1341">
        <w:rPr>
          <w:rFonts w:cs="Arial"/>
        </w:rPr>
        <w:t>This can be achieved</w:t>
      </w:r>
      <w:r w:rsidR="007E1341" w:rsidRPr="00E937CA">
        <w:rPr>
          <w:rFonts w:cs="Arial"/>
        </w:rPr>
        <w:t xml:space="preserve"> by defining the fields for each functionality (e</w:t>
      </w:r>
      <w:r w:rsidR="005D2027">
        <w:rPr>
          <w:rFonts w:cs="Arial"/>
        </w:rPr>
        <w:t>.g</w:t>
      </w:r>
      <w:r w:rsidR="007E1341" w:rsidRPr="00E937CA">
        <w:rPr>
          <w:rFonts w:cs="Arial"/>
        </w:rPr>
        <w:t xml:space="preserve">., </w:t>
      </w:r>
      <w:proofErr w:type="spellStart"/>
      <w:r w:rsidR="007E1341" w:rsidRPr="00E937CA">
        <w:rPr>
          <w:rFonts w:cs="Arial"/>
        </w:rPr>
        <w:t>SCell</w:t>
      </w:r>
      <w:proofErr w:type="spellEnd"/>
      <w:r w:rsidR="007E1341" w:rsidRPr="00E937CA">
        <w:rPr>
          <w:rFonts w:cs="Arial"/>
        </w:rPr>
        <w:t xml:space="preserve"> activation/deactivation and SSB activation/deactivation), which can be optionally present.</w:t>
      </w:r>
    </w:p>
    <w:p w14:paraId="7961A53B" w14:textId="6651D95A" w:rsidR="00090E10" w:rsidRPr="00865E80" w:rsidRDefault="00090E10" w:rsidP="00090E10">
      <w:pPr>
        <w:pStyle w:val="Proposal"/>
      </w:pPr>
      <w:bookmarkStart w:id="15" w:name="_Toc174020165"/>
      <w:r>
        <w:t>T</w:t>
      </w:r>
      <w:r w:rsidRPr="00090E10">
        <w:t>he new MAC CE support</w:t>
      </w:r>
      <w:r>
        <w:t>s</w:t>
      </w:r>
      <w:r w:rsidRPr="00090E10">
        <w:t xml:space="preserve"> </w:t>
      </w:r>
      <w:r w:rsidR="00C943E3">
        <w:t xml:space="preserve">at least </w:t>
      </w:r>
      <w:r w:rsidRPr="00090E10">
        <w:t xml:space="preserve">functionality of activating/deactivating SSB and joint activation of </w:t>
      </w:r>
      <w:proofErr w:type="spellStart"/>
      <w:r w:rsidRPr="00090E10">
        <w:t>SCell</w:t>
      </w:r>
      <w:proofErr w:type="spellEnd"/>
      <w:r w:rsidRPr="00090E10">
        <w:t xml:space="preserve"> and respective SSB</w:t>
      </w:r>
      <w:r w:rsidRPr="00865E80">
        <w:t>.</w:t>
      </w:r>
      <w:bookmarkEnd w:id="15"/>
    </w:p>
    <w:p w14:paraId="1075DEAC" w14:textId="77777777" w:rsidR="00090E10" w:rsidRDefault="00090E10" w:rsidP="00C02375">
      <w:pPr>
        <w:pStyle w:val="BodyText"/>
      </w:pPr>
    </w:p>
    <w:p w14:paraId="5ACCAAE1" w14:textId="77777777" w:rsidR="00C00633" w:rsidRDefault="00C00633" w:rsidP="00C00633">
      <w:pPr>
        <w:pStyle w:val="Heading1"/>
      </w:pPr>
      <w:r>
        <w:t>3</w:t>
      </w:r>
      <w:r>
        <w:tab/>
        <w:t>Conclusion</w:t>
      </w:r>
    </w:p>
    <w:p w14:paraId="11645701" w14:textId="77777777" w:rsidR="00090E10" w:rsidRDefault="00090E10" w:rsidP="00090E10">
      <w:pPr>
        <w:pStyle w:val="BodyText"/>
      </w:pPr>
      <w:r>
        <w:t xml:space="preserve">In this contribution we discuss </w:t>
      </w:r>
      <w:r w:rsidRPr="00036618">
        <w:rPr>
          <w:lang w:val="en-US"/>
        </w:rPr>
        <w:t xml:space="preserve">the second objective highlighted in the WID. </w:t>
      </w:r>
      <w:r>
        <w:t>B</w:t>
      </w:r>
      <w:r w:rsidRPr="00CE0424">
        <w:t xml:space="preserve">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</w:t>
      </w:r>
      <w:r>
        <w:t>made the following observations:</w:t>
      </w:r>
    </w:p>
    <w:p w14:paraId="516A7FA1" w14:textId="77777777" w:rsidR="00090E10" w:rsidRDefault="00090E10" w:rsidP="00090E10">
      <w:pPr>
        <w:pStyle w:val="BodyText"/>
        <w:rPr>
          <w:b/>
          <w:bCs/>
        </w:rPr>
      </w:pPr>
    </w:p>
    <w:p w14:paraId="66405C9A" w14:textId="1DFF1462" w:rsidR="00693AFD" w:rsidRDefault="00090E1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FI" w:eastAsia="en-FI"/>
          <w14:ligatures w14:val="standardContextual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4020159" w:history="1">
        <w:r w:rsidR="00693AFD" w:rsidRPr="001B085D">
          <w:rPr>
            <w:rStyle w:val="Hyperlink"/>
            <w:rFonts w:cs="Arial"/>
            <w:noProof/>
          </w:rPr>
          <w:t>Observation 1</w:t>
        </w:r>
        <w:r w:rsidR="00693AF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FI" w:eastAsia="en-FI"/>
            <w14:ligatures w14:val="standardContextual"/>
          </w:rPr>
          <w:tab/>
        </w:r>
        <w:r w:rsidR="00693AFD" w:rsidRPr="001B085D">
          <w:rPr>
            <w:rStyle w:val="Hyperlink"/>
            <w:rFonts w:cs="Arial"/>
            <w:noProof/>
          </w:rPr>
          <w:t>A simple solution for MAC CE based signaling that fulfils the objective of having a</w:t>
        </w:r>
        <w:r w:rsidR="00693AFD" w:rsidRPr="001B085D">
          <w:rPr>
            <w:rStyle w:val="Hyperlink"/>
            <w:rFonts w:cs="Arial"/>
            <w:noProof/>
            <w:lang w:eastAsia="ko-KR"/>
          </w:rPr>
          <w:t xml:space="preserve"> common design for all cases and scenarios is to define a new MAC CE for on-demand SSB operation.</w:t>
        </w:r>
      </w:hyperlink>
    </w:p>
    <w:p w14:paraId="2E09E1C4" w14:textId="4E2D7954" w:rsidR="00090E10" w:rsidRPr="00090E10" w:rsidRDefault="00090E10" w:rsidP="00090E10">
      <w:r>
        <w:rPr>
          <w:b/>
          <w:bCs/>
        </w:rPr>
        <w:fldChar w:fldCharType="end"/>
      </w:r>
    </w:p>
    <w:p w14:paraId="4DC87846" w14:textId="77777777" w:rsidR="006E1C82" w:rsidRDefault="008E065E" w:rsidP="006E1C82">
      <w:pPr>
        <w:pStyle w:val="BodyText"/>
      </w:pPr>
      <w:r w:rsidRPr="00865E80">
        <w:t xml:space="preserve">Based on the discussion in </w:t>
      </w:r>
      <w:r w:rsidR="007729A2" w:rsidRPr="00865E80">
        <w:t xml:space="preserve">the previous </w:t>
      </w:r>
      <w:r w:rsidRPr="00865E80">
        <w:t>section</w:t>
      </w:r>
      <w:r w:rsidR="007729A2" w:rsidRPr="00865E80">
        <w:t>s</w:t>
      </w:r>
      <w:r w:rsidRPr="00865E80">
        <w:t xml:space="preserve"> we propose the following:</w:t>
      </w:r>
    </w:p>
    <w:p w14:paraId="527642D2" w14:textId="77777777" w:rsidR="001910F6" w:rsidRDefault="001910F6" w:rsidP="006E1C82">
      <w:pPr>
        <w:pStyle w:val="BodyText"/>
      </w:pPr>
    </w:p>
    <w:p w14:paraId="2084DC3A" w14:textId="77777777" w:rsidR="001910F6" w:rsidRDefault="001910F6" w:rsidP="001910F6">
      <w:pPr>
        <w:pStyle w:val="BodyText"/>
      </w:pPr>
    </w:p>
    <w:p w14:paraId="76E63952" w14:textId="54B290DE" w:rsidR="00693AFD" w:rsidRDefault="001910F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FI" w:eastAsia="en-FI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74020162" w:history="1">
        <w:r w:rsidR="00693AFD" w:rsidRPr="000D427C">
          <w:rPr>
            <w:rStyle w:val="Hyperlink"/>
            <w:noProof/>
          </w:rPr>
          <w:t>Proposal 1</w:t>
        </w:r>
        <w:r w:rsidR="00693AF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FI" w:eastAsia="en-FI"/>
            <w14:ligatures w14:val="standardContextual"/>
          </w:rPr>
          <w:tab/>
        </w:r>
        <w:r w:rsidR="00693AFD" w:rsidRPr="000D427C">
          <w:rPr>
            <w:rStyle w:val="Hyperlink"/>
            <w:noProof/>
          </w:rPr>
          <w:t>Have a common design for on-demand SSB operation for all applicable CA configurations from RAN2 standpoint.</w:t>
        </w:r>
      </w:hyperlink>
    </w:p>
    <w:p w14:paraId="79320056" w14:textId="16A6D0CB" w:rsidR="00693AFD" w:rsidRDefault="00693AF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FI" w:eastAsia="en-FI"/>
          <w14:ligatures w14:val="standardContextual"/>
        </w:rPr>
      </w:pPr>
      <w:hyperlink w:anchor="_Toc174020163" w:history="1">
        <w:r w:rsidRPr="000D427C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FI" w:eastAsia="en-FI"/>
            <w14:ligatures w14:val="standardContextual"/>
          </w:rPr>
          <w:tab/>
        </w:r>
        <w:r w:rsidRPr="000D427C">
          <w:rPr>
            <w:rStyle w:val="Hyperlink"/>
            <w:rFonts w:cs="Arial"/>
            <w:noProof/>
          </w:rPr>
          <w:t>Define one on-demand SSB configuration per FR which is applicable for all SCells in that FR.</w:t>
        </w:r>
      </w:hyperlink>
    </w:p>
    <w:p w14:paraId="0E43E5B2" w14:textId="030AD68D" w:rsidR="00693AFD" w:rsidRDefault="00693AF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FI" w:eastAsia="en-FI"/>
          <w14:ligatures w14:val="standardContextual"/>
        </w:rPr>
      </w:pPr>
      <w:hyperlink w:anchor="_Toc174020164" w:history="1">
        <w:r w:rsidRPr="000D427C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FI" w:eastAsia="en-FI"/>
            <w14:ligatures w14:val="standardContextual"/>
          </w:rPr>
          <w:tab/>
        </w:r>
        <w:r w:rsidRPr="000D427C">
          <w:rPr>
            <w:rStyle w:val="Hyperlink"/>
            <w:rFonts w:cs="Arial"/>
            <w:noProof/>
          </w:rPr>
          <w:t>UEs are informed of on-demand SSB transmissions, via new MAC CE signalling that supports both SCell and on-demand SSB activation/deactivation, respectively.</w:t>
        </w:r>
      </w:hyperlink>
    </w:p>
    <w:p w14:paraId="5DCF9A48" w14:textId="0B8056A7" w:rsidR="00693AFD" w:rsidRDefault="00693AF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FI" w:eastAsia="en-FI"/>
          <w14:ligatures w14:val="standardContextual"/>
        </w:rPr>
      </w:pPr>
      <w:hyperlink w:anchor="_Toc174020165" w:history="1">
        <w:r w:rsidRPr="000D427C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FI" w:eastAsia="en-FI"/>
            <w14:ligatures w14:val="standardContextual"/>
          </w:rPr>
          <w:tab/>
        </w:r>
        <w:r w:rsidRPr="000D427C">
          <w:rPr>
            <w:rStyle w:val="Hyperlink"/>
            <w:noProof/>
          </w:rPr>
          <w:t>The new MAC CE supports at least functionality of activating/deactivating SSB and joint activation of SCell and respective SSB.</w:t>
        </w:r>
      </w:hyperlink>
    </w:p>
    <w:p w14:paraId="63F16035" w14:textId="005E93FA" w:rsidR="001910F6" w:rsidRPr="00CE0424" w:rsidRDefault="001910F6" w:rsidP="001910F6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E04BCDA" w14:textId="77777777" w:rsidR="001910F6" w:rsidRPr="00CE0424" w:rsidRDefault="001910F6" w:rsidP="001910F6">
      <w:pPr>
        <w:pStyle w:val="Heading1"/>
      </w:pPr>
      <w:r w:rsidRPr="00CE0424">
        <w:t>References</w:t>
      </w:r>
    </w:p>
    <w:p w14:paraId="56CDCABD" w14:textId="152E417B" w:rsidR="001910F6" w:rsidRPr="00CE0424" w:rsidRDefault="008D0FCC" w:rsidP="009C713B">
      <w:pPr>
        <w:pStyle w:val="Reference"/>
      </w:pPr>
      <w:bookmarkStart w:id="16" w:name="_Ref170198227"/>
      <w:bookmarkStart w:id="17" w:name="_Ref174151459"/>
      <w:bookmarkStart w:id="18" w:name="_Ref189809556"/>
      <w:r w:rsidRPr="006C69B9">
        <w:t>RP-240170, “Revised WID: Enhancements of network energy savings for NR”, RAN103, Maastricht, Netherlands, March 2024.</w:t>
      </w:r>
      <w:bookmarkEnd w:id="16"/>
    </w:p>
    <w:p w14:paraId="13CFEA7F" w14:textId="7B882F60" w:rsidR="00276A19" w:rsidRPr="0018176E" w:rsidRDefault="00276A19" w:rsidP="00276A19">
      <w:pPr>
        <w:pStyle w:val="Heading1"/>
        <w:rPr>
          <w:szCs w:val="36"/>
        </w:rPr>
      </w:pPr>
      <w:bookmarkStart w:id="19" w:name="_In-sequence_SDU_delivery"/>
      <w:bookmarkStart w:id="20" w:name="_Ref61455800"/>
      <w:bookmarkEnd w:id="17"/>
      <w:bookmarkEnd w:id="18"/>
      <w:bookmarkEnd w:id="19"/>
      <w:r w:rsidRPr="0018176E">
        <w:rPr>
          <w:szCs w:val="36"/>
        </w:rPr>
        <w:t>Appendix</w:t>
      </w:r>
    </w:p>
    <w:p w14:paraId="05F94988" w14:textId="146AAD5B" w:rsidR="00CD3B42" w:rsidRPr="00CD3B42" w:rsidRDefault="00CD3B42" w:rsidP="00CD3B42">
      <w:pPr>
        <w:pStyle w:val="Heading3"/>
        <w:rPr>
          <w:rFonts w:cs="Arial"/>
          <w:b/>
          <w:bCs/>
        </w:rPr>
      </w:pPr>
      <w:bookmarkStart w:id="21" w:name="_Toc164440659"/>
      <w:bookmarkEnd w:id="20"/>
      <w:r w:rsidRPr="00CD3B42">
        <w:rPr>
          <w:rFonts w:cs="Arial"/>
          <w:b/>
          <w:bCs/>
        </w:rPr>
        <w:t>RAN1#116</w:t>
      </w:r>
      <w:bookmarkEnd w:id="21"/>
      <w:r w:rsidR="00B37835">
        <w:rPr>
          <w:rFonts w:cs="Arial"/>
          <w:b/>
          <w:bCs/>
        </w:rPr>
        <w:t xml:space="preserve"> </w:t>
      </w:r>
      <w:r w:rsidR="00B37835" w:rsidRPr="00AA6FA5">
        <w:rPr>
          <w:rFonts w:cs="Arial"/>
          <w:b/>
          <w:bCs/>
          <w:szCs w:val="28"/>
        </w:rPr>
        <w:t>Agreements</w:t>
      </w:r>
    </w:p>
    <w:p w14:paraId="47869EC1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bookmarkStart w:id="22" w:name="_Hlk164953571"/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12851C5F" w14:textId="77777777" w:rsidR="00CD3B42" w:rsidRPr="00CD3B42" w:rsidRDefault="00CD3B42" w:rsidP="00CD3B42">
      <w:pPr>
        <w:pStyle w:val="ListParagraph"/>
        <w:ind w:left="0"/>
        <w:contextualSpacing/>
        <w:jc w:val="both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hAnsi="Arial" w:cs="Arial"/>
          <w:sz w:val="20"/>
          <w:szCs w:val="20"/>
        </w:rPr>
        <w:t xml:space="preserve">Regarding the UE assumption on SSB transmission on a cell supporting on-demand SSB </w:t>
      </w:r>
      <w:proofErr w:type="spellStart"/>
      <w:r w:rsidRPr="00CD3B42">
        <w:rPr>
          <w:rFonts w:ascii="Arial" w:hAnsi="Arial" w:cs="Arial"/>
          <w:sz w:val="20"/>
          <w:szCs w:val="20"/>
        </w:rPr>
        <w:t>SCell</w:t>
      </w:r>
      <w:proofErr w:type="spellEnd"/>
      <w:r w:rsidRPr="00CD3B42">
        <w:rPr>
          <w:rFonts w:ascii="Arial" w:hAnsi="Arial" w:cs="Arial"/>
          <w:sz w:val="20"/>
          <w:szCs w:val="20"/>
        </w:rPr>
        <w:t xml:space="preserve"> operation, the</w:t>
      </w:r>
      <w:r w:rsidRPr="00CD3B42">
        <w:rPr>
          <w:rFonts w:ascii="Arial" w:hAnsi="Arial" w:cs="Arial"/>
          <w:sz w:val="20"/>
          <w:szCs w:val="20"/>
          <w:lang w:eastAsia="ko-KR"/>
        </w:rPr>
        <w:t xml:space="preserve"> following cases are identified for further study:</w:t>
      </w:r>
    </w:p>
    <w:p w14:paraId="179E1C37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hAnsi="Arial" w:cs="Arial"/>
          <w:sz w:val="20"/>
          <w:szCs w:val="20"/>
        </w:rPr>
        <w:t>Case #1: No always-on SSB on the cell</w:t>
      </w:r>
    </w:p>
    <w:p w14:paraId="27AD2A32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hAnsi="Arial" w:cs="Arial"/>
          <w:sz w:val="20"/>
          <w:szCs w:val="20"/>
        </w:rPr>
        <w:t>Case #2: Always-on SSB is periodically transmitted on the cell</w:t>
      </w:r>
    </w:p>
    <w:bookmarkEnd w:id="22"/>
    <w:p w14:paraId="39388D31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hAnsi="Arial" w:cs="Arial"/>
          <w:sz w:val="20"/>
          <w:szCs w:val="20"/>
        </w:rPr>
        <w:t>FFS: Whether always-on SSB and on-demand SSB are not cell-defining SSB if transmitted.</w:t>
      </w:r>
    </w:p>
    <w:p w14:paraId="498D6026" w14:textId="77777777" w:rsidR="00CD3B42" w:rsidRPr="00CD3B42" w:rsidRDefault="00CD3B42" w:rsidP="00CD3B42">
      <w:pPr>
        <w:rPr>
          <w:rFonts w:ascii="Arial" w:hAnsi="Arial" w:cs="Arial"/>
          <w:lang w:val="en-US" w:eastAsia="x-none"/>
        </w:rPr>
      </w:pPr>
      <w:r w:rsidRPr="00CD3B42">
        <w:rPr>
          <w:rFonts w:ascii="Arial" w:hAnsi="Arial" w:cs="Arial"/>
          <w:lang w:val="en-US" w:eastAsia="x-none"/>
        </w:rPr>
        <w:t xml:space="preserve">FFS: Which scenario the above applies for </w:t>
      </w:r>
    </w:p>
    <w:p w14:paraId="4FAE795B" w14:textId="77777777" w:rsidR="00CD3B42" w:rsidRPr="00CD3B42" w:rsidRDefault="00CD3B42" w:rsidP="00CD3B42">
      <w:pPr>
        <w:rPr>
          <w:rFonts w:ascii="Arial" w:hAnsi="Arial" w:cs="Arial"/>
          <w:lang w:val="en-US" w:eastAsia="x-none"/>
        </w:rPr>
      </w:pPr>
    </w:p>
    <w:p w14:paraId="737272F2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08B0946B" w14:textId="77777777" w:rsidR="00CD3B42" w:rsidRPr="00CD3B42" w:rsidRDefault="00CD3B42" w:rsidP="00CD3B42">
      <w:pPr>
        <w:pStyle w:val="ListParagraph"/>
        <w:ind w:left="0"/>
        <w:jc w:val="both"/>
        <w:rPr>
          <w:rFonts w:ascii="Arial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RAN1 to strive for a common design for on-demand SSB operation considering all applicable CA configurations</w:t>
      </w:r>
      <w:r w:rsidRPr="00CD3B42">
        <w:rPr>
          <w:rFonts w:ascii="Arial" w:hAnsi="Arial" w:cs="Arial"/>
          <w:sz w:val="20"/>
          <w:szCs w:val="20"/>
        </w:rPr>
        <w:t>.</w:t>
      </w:r>
    </w:p>
    <w:p w14:paraId="793A92ED" w14:textId="77777777" w:rsidR="00CD3B42" w:rsidRPr="00CD3B42" w:rsidRDefault="00CD3B42" w:rsidP="00CD3B42">
      <w:pPr>
        <w:pStyle w:val="ListParagraph"/>
        <w:ind w:left="0"/>
        <w:jc w:val="both"/>
        <w:rPr>
          <w:rFonts w:ascii="Arial" w:eastAsia="Malgun Gothic" w:hAnsi="Arial" w:cs="Arial"/>
          <w:sz w:val="20"/>
          <w:szCs w:val="20"/>
        </w:rPr>
      </w:pPr>
    </w:p>
    <w:p w14:paraId="572387EE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09229CCA" w14:textId="7BE12FE8" w:rsidR="00CD3B42" w:rsidRPr="00CD3B42" w:rsidRDefault="00CD3B42" w:rsidP="00CD3B42">
      <w:pPr>
        <w:pStyle w:val="ListParagraph"/>
        <w:ind w:left="0"/>
        <w:jc w:val="both"/>
        <w:rPr>
          <w:rFonts w:ascii="Arial" w:eastAsia="Malgun Gothic" w:hAnsi="Arial" w:cs="Arial"/>
          <w:sz w:val="20"/>
          <w:szCs w:val="20"/>
          <w:lang w:val="en-US"/>
        </w:rPr>
      </w:pPr>
      <w:r w:rsidRPr="5F3F66AC">
        <w:rPr>
          <w:rFonts w:ascii="Arial" w:hAnsi="Arial" w:cs="Arial"/>
          <w:sz w:val="20"/>
          <w:szCs w:val="20"/>
          <w:lang w:val="en-US"/>
        </w:rPr>
        <w:t xml:space="preserve">For the following identified scenarios for on-demand SSB </w:t>
      </w:r>
      <w:proofErr w:type="spellStart"/>
      <w:r w:rsidRPr="5F3F66AC">
        <w:rPr>
          <w:rFonts w:ascii="Arial" w:hAnsi="Arial" w:cs="Arial"/>
          <w:sz w:val="20"/>
          <w:szCs w:val="20"/>
          <w:lang w:val="en-US"/>
        </w:rPr>
        <w:t>SCell</w:t>
      </w:r>
      <w:proofErr w:type="spellEnd"/>
      <w:r w:rsidRPr="5F3F66AC">
        <w:rPr>
          <w:rFonts w:ascii="Arial" w:hAnsi="Arial" w:cs="Arial"/>
          <w:sz w:val="20"/>
          <w:szCs w:val="20"/>
          <w:lang w:val="en-US"/>
        </w:rPr>
        <w:t xml:space="preserve"> operation, focus future RAN1 discussion to down-select (both may be selected) between the two scenarios.</w:t>
      </w:r>
    </w:p>
    <w:p w14:paraId="0FE5B75E" w14:textId="48895992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5F3F66AC">
        <w:rPr>
          <w:rFonts w:ascii="Arial" w:hAnsi="Arial" w:cs="Arial"/>
          <w:sz w:val="20"/>
          <w:szCs w:val="20"/>
          <w:lang w:val="en-US"/>
        </w:rPr>
        <w:t xml:space="preserve">Scenario #2: </w:t>
      </w:r>
      <w:proofErr w:type="spellStart"/>
      <w:r w:rsidRPr="5F3F66AC">
        <w:rPr>
          <w:rFonts w:ascii="Arial" w:hAnsi="Arial" w:cs="Arial"/>
          <w:sz w:val="20"/>
          <w:szCs w:val="20"/>
          <w:lang w:val="en-US"/>
        </w:rPr>
        <w:t>SCell</w:t>
      </w:r>
      <w:proofErr w:type="spellEnd"/>
      <w:r w:rsidRPr="5F3F66AC">
        <w:rPr>
          <w:rFonts w:ascii="Arial" w:hAnsi="Arial" w:cs="Arial"/>
          <w:sz w:val="20"/>
          <w:szCs w:val="20"/>
          <w:lang w:val="en-US"/>
        </w:rPr>
        <w:t xml:space="preserve"> is configured to a UE but before the UE receives </w:t>
      </w:r>
      <w:proofErr w:type="spellStart"/>
      <w:r w:rsidRPr="5F3F66AC">
        <w:rPr>
          <w:rFonts w:ascii="Arial" w:hAnsi="Arial" w:cs="Arial"/>
          <w:sz w:val="20"/>
          <w:szCs w:val="20"/>
          <w:lang w:val="en-US"/>
        </w:rPr>
        <w:t>SCell</w:t>
      </w:r>
      <w:proofErr w:type="spellEnd"/>
      <w:r w:rsidRPr="5F3F66AC">
        <w:rPr>
          <w:rFonts w:ascii="Arial" w:hAnsi="Arial" w:cs="Arial"/>
          <w:sz w:val="20"/>
          <w:szCs w:val="20"/>
          <w:lang w:val="en-US"/>
        </w:rPr>
        <w:t xml:space="preserve"> activation command (e.g., as defined in TS 38.321)</w:t>
      </w:r>
    </w:p>
    <w:p w14:paraId="7AB85DA6" w14:textId="790D0359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5F3F66AC">
        <w:rPr>
          <w:rFonts w:ascii="Arial" w:hAnsi="Arial" w:cs="Arial"/>
          <w:sz w:val="20"/>
          <w:szCs w:val="20"/>
          <w:lang w:val="en-US"/>
        </w:rPr>
        <w:t xml:space="preserve">Scenario #3: After UE receives </w:t>
      </w:r>
      <w:proofErr w:type="spellStart"/>
      <w:r w:rsidRPr="5F3F66AC">
        <w:rPr>
          <w:rFonts w:ascii="Arial" w:hAnsi="Arial" w:cs="Arial"/>
          <w:sz w:val="20"/>
          <w:szCs w:val="20"/>
          <w:lang w:val="en-US"/>
        </w:rPr>
        <w:t>SCell</w:t>
      </w:r>
      <w:proofErr w:type="spellEnd"/>
      <w:r w:rsidRPr="5F3F66AC">
        <w:rPr>
          <w:rFonts w:ascii="Arial" w:hAnsi="Arial" w:cs="Arial"/>
          <w:sz w:val="20"/>
          <w:szCs w:val="20"/>
          <w:lang w:val="en-US"/>
        </w:rPr>
        <w:t xml:space="preserve"> activation command (e.g., as defined in TS 38.321)</w:t>
      </w:r>
    </w:p>
    <w:p w14:paraId="0DED949B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eastAsia="Malgun Gothic" w:hAnsi="Arial" w:cs="Arial"/>
          <w:sz w:val="20"/>
          <w:szCs w:val="20"/>
          <w:lang w:val="en-US"/>
        </w:rPr>
        <w:t xml:space="preserve">This does not preclude </w:t>
      </w:r>
      <w:proofErr w:type="spellStart"/>
      <w:r w:rsidRPr="7C4D5C26">
        <w:rPr>
          <w:rFonts w:ascii="Arial" w:eastAsia="Malgun Gothic" w:hAnsi="Arial" w:cs="Arial"/>
          <w:sz w:val="20"/>
          <w:szCs w:val="20"/>
          <w:lang w:val="en-US"/>
        </w:rPr>
        <w:t>SCell</w:t>
      </w:r>
      <w:proofErr w:type="spellEnd"/>
      <w:r w:rsidRPr="7C4D5C26">
        <w:rPr>
          <w:rFonts w:ascii="Arial" w:eastAsia="Malgun Gothic" w:hAnsi="Arial" w:cs="Arial"/>
          <w:sz w:val="20"/>
          <w:szCs w:val="20"/>
          <w:lang w:val="en-US"/>
        </w:rPr>
        <w:t xml:space="preserve"> for which activation is </w:t>
      </w:r>
      <w:proofErr w:type="gramStart"/>
      <w:r w:rsidRPr="7C4D5C26">
        <w:rPr>
          <w:rFonts w:ascii="Arial" w:eastAsia="Malgun Gothic" w:hAnsi="Arial" w:cs="Arial"/>
          <w:sz w:val="20"/>
          <w:szCs w:val="20"/>
          <w:lang w:val="en-US"/>
        </w:rPr>
        <w:t>completed</w:t>
      </w:r>
      <w:proofErr w:type="gramEnd"/>
    </w:p>
    <w:p w14:paraId="6E6AB5FA" w14:textId="3DF8167C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5F3F66AC">
        <w:rPr>
          <w:rFonts w:ascii="Arial" w:eastAsia="Malgun Gothic" w:hAnsi="Arial" w:cs="Arial"/>
          <w:sz w:val="20"/>
          <w:szCs w:val="20"/>
          <w:lang w:val="en-US"/>
        </w:rPr>
        <w:t xml:space="preserve">FFS: The case where </w:t>
      </w:r>
      <w:proofErr w:type="spellStart"/>
      <w:r w:rsidRPr="5F3F66AC">
        <w:rPr>
          <w:rFonts w:ascii="Arial" w:eastAsia="Malgun Gothic" w:hAnsi="Arial" w:cs="Arial"/>
          <w:sz w:val="20"/>
          <w:szCs w:val="20"/>
          <w:lang w:val="en-US"/>
        </w:rPr>
        <w:t>SCell</w:t>
      </w:r>
      <w:proofErr w:type="spellEnd"/>
      <w:r w:rsidRPr="5F3F66AC">
        <w:rPr>
          <w:rFonts w:ascii="Arial" w:eastAsia="Malgun Gothic" w:hAnsi="Arial" w:cs="Arial"/>
          <w:sz w:val="20"/>
          <w:szCs w:val="20"/>
          <w:lang w:val="en-US"/>
        </w:rPr>
        <w:t xml:space="preserve"> activation is completed</w:t>
      </w:r>
    </w:p>
    <w:p w14:paraId="0ED43674" w14:textId="77777777" w:rsidR="00CD3B42" w:rsidRPr="00CD3B42" w:rsidRDefault="00CD3B42" w:rsidP="00CD3B42">
      <w:pPr>
        <w:rPr>
          <w:rFonts w:ascii="Arial" w:hAnsi="Arial" w:cs="Arial"/>
          <w:lang w:val="en-US" w:eastAsia="x-none"/>
        </w:rPr>
      </w:pPr>
      <w:r w:rsidRPr="00CD3B42">
        <w:rPr>
          <w:rFonts w:ascii="Arial" w:hAnsi="Arial" w:cs="Arial"/>
          <w:lang w:val="en-US" w:eastAsia="x-none"/>
        </w:rPr>
        <w:t>FFS: Application timing between NW triggering message and on demand SSB transmission</w:t>
      </w:r>
    </w:p>
    <w:p w14:paraId="7E39B2B7" w14:textId="77777777" w:rsidR="00CD3B42" w:rsidRPr="00CD3B42" w:rsidRDefault="00CD3B42" w:rsidP="00CD3B42">
      <w:pPr>
        <w:rPr>
          <w:rFonts w:ascii="Arial" w:hAnsi="Arial" w:cs="Arial"/>
          <w:lang w:eastAsia="x-none"/>
        </w:rPr>
      </w:pPr>
    </w:p>
    <w:p w14:paraId="068A07A0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lastRenderedPageBreak/>
        <w:t>Agreement</w:t>
      </w:r>
    </w:p>
    <w:p w14:paraId="78534363" w14:textId="27232C1B" w:rsidR="00CD3B42" w:rsidRPr="00CD3B42" w:rsidRDefault="00CD3B42" w:rsidP="00CD3B42">
      <w:pPr>
        <w:pStyle w:val="ListParagraph"/>
        <w:spacing w:after="160" w:line="256" w:lineRule="auto"/>
        <w:ind w:left="0"/>
        <w:jc w:val="both"/>
        <w:rPr>
          <w:rFonts w:ascii="Arial" w:eastAsia="Malgun Gothic" w:hAnsi="Arial" w:cs="Arial"/>
          <w:sz w:val="20"/>
          <w:szCs w:val="20"/>
          <w:lang w:val="en-US"/>
        </w:rPr>
      </w:pPr>
      <w:r w:rsidRPr="5F3F66AC">
        <w:rPr>
          <w:rFonts w:ascii="Arial" w:hAnsi="Arial" w:cs="Arial"/>
          <w:sz w:val="20"/>
          <w:szCs w:val="20"/>
          <w:lang w:val="en-US"/>
        </w:rPr>
        <w:t xml:space="preserve">Support on-demand SSB </w:t>
      </w:r>
      <w:proofErr w:type="spellStart"/>
      <w:r w:rsidRPr="5F3F66AC">
        <w:rPr>
          <w:rFonts w:ascii="Arial" w:hAnsi="Arial" w:cs="Arial"/>
          <w:sz w:val="20"/>
          <w:szCs w:val="20"/>
          <w:lang w:val="en-US"/>
        </w:rPr>
        <w:t>SCell</w:t>
      </w:r>
      <w:proofErr w:type="spellEnd"/>
      <w:r w:rsidRPr="5F3F66AC">
        <w:rPr>
          <w:rFonts w:ascii="Arial" w:hAnsi="Arial" w:cs="Arial"/>
          <w:sz w:val="20"/>
          <w:szCs w:val="20"/>
          <w:lang w:val="en-US"/>
        </w:rPr>
        <w:t xml:space="preserve"> operation triggered by </w:t>
      </w:r>
      <w:proofErr w:type="spellStart"/>
      <w:r w:rsidRPr="5F3F66AC">
        <w:rPr>
          <w:rFonts w:ascii="Arial" w:hAnsi="Arial" w:cs="Arial"/>
          <w:sz w:val="20"/>
          <w:szCs w:val="20"/>
          <w:lang w:val="en-US"/>
        </w:rPr>
        <w:t>gNB</w:t>
      </w:r>
      <w:proofErr w:type="spellEnd"/>
      <w:r w:rsidRPr="00CD3B42">
        <w:rPr>
          <w:rFonts w:ascii="Arial" w:hAnsi="Arial" w:cs="Arial"/>
          <w:sz w:val="20"/>
          <w:szCs w:val="20"/>
        </w:rPr>
        <w:t>.</w:t>
      </w:r>
    </w:p>
    <w:p w14:paraId="2D4D2AFF" w14:textId="77777777" w:rsidR="00CD3B42" w:rsidRPr="00CD3B42" w:rsidRDefault="00CD3B42" w:rsidP="00CD3B42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16640CEA">
        <w:rPr>
          <w:rFonts w:ascii="Arial" w:hAnsi="Arial" w:cs="Arial"/>
          <w:sz w:val="20"/>
          <w:szCs w:val="20"/>
          <w:lang w:val="en-US"/>
        </w:rPr>
        <w:t xml:space="preserve">FFS Details of associated signaling/indication/configuration provided to </w:t>
      </w:r>
      <w:proofErr w:type="gramStart"/>
      <w:r w:rsidRPr="16640CEA">
        <w:rPr>
          <w:rFonts w:ascii="Arial" w:hAnsi="Arial" w:cs="Arial"/>
          <w:sz w:val="20"/>
          <w:szCs w:val="20"/>
          <w:lang w:val="en-US"/>
        </w:rPr>
        <w:t>UE</w:t>
      </w:r>
      <w:proofErr w:type="gramEnd"/>
    </w:p>
    <w:p w14:paraId="04774032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6DE6838C" w14:textId="14A87691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5F3F66AC">
        <w:rPr>
          <w:rFonts w:ascii="Arial" w:hAnsi="Arial" w:cs="Arial"/>
          <w:sz w:val="20"/>
          <w:szCs w:val="20"/>
          <w:lang w:val="en-US"/>
        </w:rPr>
        <w:t xml:space="preserve">For SSB burst(s) triggered by on-demand SSB </w:t>
      </w:r>
      <w:proofErr w:type="spellStart"/>
      <w:r w:rsidRPr="5F3F66AC">
        <w:rPr>
          <w:rFonts w:ascii="Arial" w:hAnsi="Arial" w:cs="Arial"/>
          <w:sz w:val="20"/>
          <w:szCs w:val="20"/>
          <w:lang w:val="en-US"/>
        </w:rPr>
        <w:t>SCell</w:t>
      </w:r>
      <w:proofErr w:type="spellEnd"/>
      <w:r w:rsidRPr="5F3F66AC">
        <w:rPr>
          <w:rFonts w:ascii="Arial" w:hAnsi="Arial" w:cs="Arial"/>
          <w:sz w:val="20"/>
          <w:szCs w:val="20"/>
          <w:lang w:val="en-US"/>
        </w:rPr>
        <w:t xml:space="preserve"> operation, study at least the following options.</w:t>
      </w:r>
    </w:p>
    <w:p w14:paraId="3F517357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1: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burst(s) is periodically transmitted from time instance A.</w:t>
      </w:r>
    </w:p>
    <w:p w14:paraId="32C2B696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eastAsia="Malgun Gothic" w:hAnsi="Arial" w:cs="Arial"/>
          <w:sz w:val="20"/>
          <w:szCs w:val="20"/>
          <w:lang w:val="en-US"/>
        </w:rPr>
        <w:t xml:space="preserve">Option 1A: UE expects that </w:t>
      </w:r>
      <w:r w:rsidRPr="7C4D5C26">
        <w:rPr>
          <w:rFonts w:ascii="Arial" w:hAnsi="Arial" w:cs="Arial"/>
          <w:sz w:val="20"/>
          <w:szCs w:val="20"/>
          <w:lang w:val="en-US"/>
        </w:rPr>
        <w:t xml:space="preserve">on-demand </w:t>
      </w:r>
      <w:r w:rsidRPr="7C4D5C26">
        <w:rPr>
          <w:rFonts w:ascii="Arial" w:eastAsia="Malgun Gothic" w:hAnsi="Arial" w:cs="Arial"/>
          <w:sz w:val="20"/>
          <w:szCs w:val="20"/>
          <w:lang w:val="en-US"/>
        </w:rPr>
        <w:t xml:space="preserve">SSB burst(s) is periodically transmitted from time instance A until </w:t>
      </w:r>
      <w:proofErr w:type="spellStart"/>
      <w:r w:rsidRPr="7C4D5C26">
        <w:rPr>
          <w:rFonts w:ascii="Arial" w:eastAsia="Malgun Gothic" w:hAnsi="Arial" w:cs="Arial"/>
          <w:sz w:val="20"/>
          <w:szCs w:val="20"/>
          <w:lang w:val="en-US"/>
        </w:rPr>
        <w:t>gNB</w:t>
      </w:r>
      <w:proofErr w:type="spellEnd"/>
      <w:r w:rsidRPr="7C4D5C26">
        <w:rPr>
          <w:rFonts w:ascii="Arial" w:eastAsia="Malgun Gothic" w:hAnsi="Arial" w:cs="Arial"/>
          <w:sz w:val="20"/>
          <w:szCs w:val="20"/>
          <w:lang w:val="en-US"/>
        </w:rPr>
        <w:t xml:space="preserve"> turns OFF the on demand </w:t>
      </w:r>
      <w:proofErr w:type="gramStart"/>
      <w:r w:rsidRPr="7C4D5C26">
        <w:rPr>
          <w:rFonts w:ascii="Arial" w:eastAsia="Malgun Gothic" w:hAnsi="Arial" w:cs="Arial"/>
          <w:sz w:val="20"/>
          <w:szCs w:val="20"/>
          <w:lang w:val="en-US"/>
        </w:rPr>
        <w:t>SSB</w:t>
      </w:r>
      <w:proofErr w:type="gramEnd"/>
    </w:p>
    <w:p w14:paraId="72E35422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2: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burst(s) is transmitted from time instance A to time instance B and not transmitted after time instance B.</w:t>
      </w:r>
    </w:p>
    <w:p w14:paraId="161F8CAC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3: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 xml:space="preserve">SSB burst(s) is transmitted N times after time instance A and not transmitted after N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bursts are transmitted.</w:t>
      </w:r>
    </w:p>
    <w:p w14:paraId="536460C0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4: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burst(s) is transmitted with a periodicity from time instance A to time instance B and with the other periodicity after time instance B.</w:t>
      </w:r>
    </w:p>
    <w:p w14:paraId="4CE07D6A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>FFS: The combination of above options</w:t>
      </w:r>
    </w:p>
    <w:p w14:paraId="5B383947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04F3B5CF">
        <w:rPr>
          <w:rFonts w:ascii="Arial" w:eastAsia="Malgun Gothic" w:hAnsi="Arial" w:cs="Arial"/>
          <w:sz w:val="20"/>
          <w:szCs w:val="20"/>
          <w:lang w:val="en-GB"/>
        </w:rPr>
        <w:t>FFS: How to define time instance A/B and the value of N per option</w:t>
      </w:r>
    </w:p>
    <w:p w14:paraId="16FA369B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04F3B5CF">
        <w:rPr>
          <w:rFonts w:ascii="Arial" w:eastAsia="Malgun Gothic" w:hAnsi="Arial" w:cs="Arial"/>
          <w:sz w:val="20"/>
          <w:szCs w:val="20"/>
          <w:lang w:val="en-GB"/>
        </w:rPr>
        <w:t>FFS: Each option is applicable to which Cases or Scenarios (as per the previous agreement)</w:t>
      </w:r>
    </w:p>
    <w:p w14:paraId="180D9BAC" w14:textId="02C9EE40" w:rsidR="00CD3B42" w:rsidRPr="00CD3B42" w:rsidRDefault="00CD3B42" w:rsidP="00CD3B42">
      <w:pPr>
        <w:pStyle w:val="Heading3"/>
        <w:rPr>
          <w:rFonts w:cs="Arial"/>
          <w:b/>
          <w:bCs/>
        </w:rPr>
      </w:pPr>
      <w:bookmarkStart w:id="23" w:name="_Toc164440660"/>
      <w:r w:rsidRPr="00CD3B42">
        <w:rPr>
          <w:rFonts w:cs="Arial"/>
          <w:b/>
          <w:bCs/>
        </w:rPr>
        <w:t>RAN1#116bis</w:t>
      </w:r>
      <w:bookmarkEnd w:id="23"/>
      <w:r w:rsidR="00B37835">
        <w:rPr>
          <w:rFonts w:cs="Arial"/>
          <w:b/>
          <w:bCs/>
        </w:rPr>
        <w:t xml:space="preserve"> </w:t>
      </w:r>
      <w:r w:rsidR="00B37835" w:rsidRPr="00AA6FA5">
        <w:rPr>
          <w:rFonts w:cs="Arial"/>
          <w:b/>
          <w:bCs/>
          <w:szCs w:val="28"/>
        </w:rPr>
        <w:t>Agreements</w:t>
      </w:r>
    </w:p>
    <w:p w14:paraId="42F16383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41836983" w14:textId="77777777" w:rsidR="00CD3B42" w:rsidRPr="00CD3B42" w:rsidRDefault="00CD3B42" w:rsidP="00CD3B42">
      <w:pPr>
        <w:contextualSpacing/>
        <w:jc w:val="both"/>
        <w:rPr>
          <w:rFonts w:ascii="Arial" w:eastAsia="Malgun Gothic" w:hAnsi="Arial" w:cs="Arial"/>
          <w:lang w:eastAsia="ko-KR"/>
        </w:rPr>
      </w:pPr>
      <w:r w:rsidRPr="00CD3B42">
        <w:rPr>
          <w:rFonts w:ascii="Arial" w:hAnsi="Arial" w:cs="Arial"/>
        </w:rPr>
        <w:t>For the identified scenarios</w:t>
      </w:r>
      <w:r w:rsidRPr="00CD3B42">
        <w:rPr>
          <w:rFonts w:ascii="Arial" w:hAnsi="Arial" w:cs="Arial"/>
          <w:lang w:eastAsia="ko-KR"/>
        </w:rPr>
        <w:t xml:space="preserve"> and cases (as per RAN1#116 agreement)</w:t>
      </w:r>
      <w:r w:rsidRPr="00CD3B42">
        <w:rPr>
          <w:rFonts w:ascii="Arial" w:hAnsi="Arial" w:cs="Arial"/>
        </w:rPr>
        <w:t>,</w:t>
      </w:r>
      <w:r w:rsidRPr="00CD3B42">
        <w:rPr>
          <w:rFonts w:ascii="Arial" w:hAnsi="Arial" w:cs="Arial"/>
          <w:lang w:eastAsia="ko-KR"/>
        </w:rPr>
        <w:t xml:space="preserve"> on-demand SSB can be triggered by </w:t>
      </w:r>
      <w:proofErr w:type="spellStart"/>
      <w:r w:rsidRPr="00CD3B42">
        <w:rPr>
          <w:rFonts w:ascii="Arial" w:hAnsi="Arial" w:cs="Arial"/>
          <w:lang w:eastAsia="ko-KR"/>
        </w:rPr>
        <w:t>gNB</w:t>
      </w:r>
      <w:proofErr w:type="spellEnd"/>
      <w:r w:rsidRPr="00CD3B42">
        <w:rPr>
          <w:rFonts w:ascii="Arial" w:hAnsi="Arial" w:cs="Arial"/>
          <w:lang w:eastAsia="ko-KR"/>
        </w:rPr>
        <w:t xml:space="preserve"> at least for the following scenarios/cases:</w:t>
      </w:r>
    </w:p>
    <w:p w14:paraId="6973A705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</w:rPr>
        <w:t>Scenario #2</w:t>
      </w:r>
      <w:r w:rsidRPr="00CD3B42">
        <w:rPr>
          <w:rFonts w:ascii="Arial" w:hAnsi="Arial" w:cs="Arial"/>
          <w:sz w:val="20"/>
          <w:szCs w:val="20"/>
          <w:lang w:eastAsia="ko-KR"/>
        </w:rPr>
        <w:t xml:space="preserve"> and Case #1</w:t>
      </w:r>
    </w:p>
    <w:p w14:paraId="14DB6241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Scenario #2 and Case #2</w:t>
      </w:r>
    </w:p>
    <w:p w14:paraId="3F551F9F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</w:rPr>
        <w:t>Scenario #</w:t>
      </w:r>
      <w:r w:rsidRPr="00CD3B42">
        <w:rPr>
          <w:rFonts w:ascii="Arial" w:hAnsi="Arial" w:cs="Arial"/>
          <w:sz w:val="20"/>
          <w:szCs w:val="20"/>
          <w:lang w:eastAsia="ko-KR"/>
        </w:rPr>
        <w:t>2A and Case #1</w:t>
      </w:r>
    </w:p>
    <w:p w14:paraId="3FAADF98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Scenario #2A and Case #2</w:t>
      </w:r>
    </w:p>
    <w:p w14:paraId="195092FA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 xml:space="preserve">FFS: </w:t>
      </w:r>
      <w:r w:rsidRPr="00CD3B42">
        <w:rPr>
          <w:rFonts w:ascii="Arial" w:eastAsia="Malgun Gothic" w:hAnsi="Arial" w:cs="Arial"/>
          <w:sz w:val="20"/>
          <w:szCs w:val="20"/>
          <w:lang w:eastAsia="ko-KR"/>
        </w:rPr>
        <w:t>Scenario #3A and Case #1</w:t>
      </w:r>
    </w:p>
    <w:p w14:paraId="4323429C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 xml:space="preserve">FFS: </w:t>
      </w:r>
      <w:r w:rsidRPr="00CD3B42">
        <w:rPr>
          <w:rFonts w:ascii="Arial" w:hAnsi="Arial" w:cs="Arial"/>
          <w:sz w:val="20"/>
          <w:szCs w:val="20"/>
        </w:rPr>
        <w:t>Scenario #3</w:t>
      </w:r>
      <w:r w:rsidRPr="00CD3B42">
        <w:rPr>
          <w:rFonts w:ascii="Arial" w:hAnsi="Arial" w:cs="Arial"/>
          <w:sz w:val="20"/>
          <w:szCs w:val="20"/>
          <w:lang w:eastAsia="ko-KR"/>
        </w:rPr>
        <w:t>A and Case #2</w:t>
      </w:r>
    </w:p>
    <w:p w14:paraId="3ABF2095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FFS: Scenario #3B and Case #1</w:t>
      </w:r>
    </w:p>
    <w:p w14:paraId="5151B9A9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FFS: Scenario #3B and Case #2</w:t>
      </w:r>
    </w:p>
    <w:p w14:paraId="474C77D0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For Case #1, once on-demand SSB is triggered, its transmission is in a periodic manner.</w:t>
      </w:r>
    </w:p>
    <w:p w14:paraId="5B9D4439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Note: This does not imply periodic on-demand SSB is transmitted indefinitely after triggered.</w:t>
      </w:r>
    </w:p>
    <w:p w14:paraId="3B4F1A7F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Notes:</w:t>
      </w:r>
    </w:p>
    <w:p w14:paraId="64B8412B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Scenario #2A refers to</w:t>
      </w:r>
    </w:p>
    <w:p w14:paraId="0BA8EFF5" w14:textId="77777777" w:rsidR="00CD3B42" w:rsidRPr="00CD3B42" w:rsidRDefault="00CD3B42" w:rsidP="00CD3B42">
      <w:pPr>
        <w:pStyle w:val="ListParagraph"/>
        <w:numPr>
          <w:ilvl w:val="2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 xml:space="preserve">“When </w:t>
      </w:r>
      <w:r w:rsidRPr="00CD3B42">
        <w:rPr>
          <w:rFonts w:ascii="Arial" w:hAnsi="Arial" w:cs="Arial"/>
          <w:sz w:val="20"/>
          <w:szCs w:val="20"/>
        </w:rPr>
        <w:t xml:space="preserve">UE receives </w:t>
      </w:r>
      <w:proofErr w:type="spellStart"/>
      <w:r w:rsidRPr="00CD3B42">
        <w:rPr>
          <w:rFonts w:ascii="Arial" w:hAnsi="Arial" w:cs="Arial"/>
          <w:sz w:val="20"/>
          <w:szCs w:val="20"/>
        </w:rPr>
        <w:t>SCell</w:t>
      </w:r>
      <w:proofErr w:type="spellEnd"/>
      <w:r w:rsidRPr="00CD3B42">
        <w:rPr>
          <w:rFonts w:ascii="Arial" w:hAnsi="Arial" w:cs="Arial"/>
          <w:sz w:val="20"/>
          <w:szCs w:val="20"/>
        </w:rPr>
        <w:t xml:space="preserve"> activation command (e.g., as defined in TS 38.321)</w:t>
      </w:r>
      <w:r w:rsidRPr="00CD3B42">
        <w:rPr>
          <w:rFonts w:ascii="Arial" w:hAnsi="Arial" w:cs="Arial"/>
          <w:sz w:val="20"/>
          <w:szCs w:val="20"/>
          <w:lang w:eastAsia="ko-KR"/>
        </w:rPr>
        <w:t>”</w:t>
      </w:r>
    </w:p>
    <w:p w14:paraId="6B0A3B9B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Scenario #3A refers to</w:t>
      </w:r>
    </w:p>
    <w:p w14:paraId="029D8C98" w14:textId="77777777" w:rsidR="00CD3B42" w:rsidRPr="00CD3B42" w:rsidRDefault="00CD3B42" w:rsidP="00CD3B42">
      <w:pPr>
        <w:pStyle w:val="ListParagraph"/>
        <w:numPr>
          <w:ilvl w:val="2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“A</w:t>
      </w:r>
      <w:r w:rsidRPr="00CD3B42">
        <w:rPr>
          <w:rFonts w:ascii="Arial" w:hAnsi="Arial" w:cs="Arial"/>
          <w:sz w:val="20"/>
          <w:szCs w:val="20"/>
        </w:rPr>
        <w:t xml:space="preserve">fter UE receives </w:t>
      </w:r>
      <w:proofErr w:type="spellStart"/>
      <w:r w:rsidRPr="00CD3B42">
        <w:rPr>
          <w:rFonts w:ascii="Arial" w:hAnsi="Arial" w:cs="Arial"/>
          <w:sz w:val="20"/>
          <w:szCs w:val="20"/>
        </w:rPr>
        <w:t>SCell</w:t>
      </w:r>
      <w:proofErr w:type="spellEnd"/>
      <w:r w:rsidRPr="00CD3B42">
        <w:rPr>
          <w:rFonts w:ascii="Arial" w:hAnsi="Arial" w:cs="Arial"/>
          <w:sz w:val="20"/>
          <w:szCs w:val="20"/>
        </w:rPr>
        <w:t xml:space="preserve"> activation command (e.g., as defined in TS 38.321)</w:t>
      </w:r>
      <w:r w:rsidRPr="00CD3B42">
        <w:rPr>
          <w:rFonts w:ascii="Arial" w:hAnsi="Arial" w:cs="Arial"/>
          <w:sz w:val="20"/>
          <w:szCs w:val="20"/>
          <w:lang w:eastAsia="ko-KR"/>
        </w:rPr>
        <w:t xml:space="preserve"> until </w:t>
      </w:r>
      <w:proofErr w:type="spellStart"/>
      <w:r w:rsidRPr="00CD3B42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CD3B42">
        <w:rPr>
          <w:rFonts w:ascii="Arial" w:hAnsi="Arial" w:cs="Arial"/>
          <w:sz w:val="20"/>
          <w:szCs w:val="20"/>
          <w:lang w:eastAsia="ko-KR"/>
        </w:rPr>
        <w:t xml:space="preserve"> activation is completed”</w:t>
      </w:r>
    </w:p>
    <w:p w14:paraId="71274A41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Scenario #3B refers to</w:t>
      </w:r>
    </w:p>
    <w:p w14:paraId="0B5891CF" w14:textId="77777777" w:rsidR="00CD3B42" w:rsidRPr="00CD3B42" w:rsidRDefault="00CD3B42" w:rsidP="00CD3B42">
      <w:pPr>
        <w:pStyle w:val="ListParagraph"/>
        <w:numPr>
          <w:ilvl w:val="2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 xml:space="preserve">“When </w:t>
      </w:r>
      <w:proofErr w:type="spellStart"/>
      <w:r w:rsidRPr="00CD3B42">
        <w:rPr>
          <w:rFonts w:ascii="Arial" w:eastAsia="Malgun Gothic" w:hAnsi="Arial" w:cs="Arial"/>
          <w:sz w:val="20"/>
          <w:szCs w:val="20"/>
          <w:lang w:eastAsia="ko-KR"/>
        </w:rPr>
        <w:t>SCell</w:t>
      </w:r>
      <w:proofErr w:type="spellEnd"/>
      <w:r w:rsidRPr="00CD3B42">
        <w:rPr>
          <w:rFonts w:ascii="Arial" w:eastAsia="Malgun Gothic" w:hAnsi="Arial" w:cs="Arial"/>
          <w:sz w:val="20"/>
          <w:szCs w:val="20"/>
          <w:lang w:eastAsia="ko-KR"/>
        </w:rPr>
        <w:t xml:space="preserve"> activation is completed and </w:t>
      </w:r>
      <w:proofErr w:type="spellStart"/>
      <w:r w:rsidRPr="00CD3B42">
        <w:rPr>
          <w:rFonts w:ascii="Arial" w:eastAsia="Malgun Gothic" w:hAnsi="Arial" w:cs="Arial"/>
          <w:sz w:val="20"/>
          <w:szCs w:val="20"/>
          <w:lang w:eastAsia="ko-KR"/>
        </w:rPr>
        <w:t>SCell</w:t>
      </w:r>
      <w:proofErr w:type="spellEnd"/>
      <w:r w:rsidRPr="00CD3B42">
        <w:rPr>
          <w:rFonts w:ascii="Arial" w:eastAsia="Malgun Gothic" w:hAnsi="Arial" w:cs="Arial"/>
          <w:sz w:val="20"/>
          <w:szCs w:val="20"/>
          <w:lang w:eastAsia="ko-KR"/>
        </w:rPr>
        <w:t xml:space="preserve"> is activated” or</w:t>
      </w:r>
    </w:p>
    <w:p w14:paraId="5FDE75DC" w14:textId="77777777" w:rsidR="00CD3B42" w:rsidRPr="00CD3B42" w:rsidRDefault="00CD3B42" w:rsidP="00CD3B42">
      <w:pPr>
        <w:pStyle w:val="ListParagraph"/>
        <w:numPr>
          <w:ilvl w:val="2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 xml:space="preserve">“After </w:t>
      </w:r>
      <w:proofErr w:type="spellStart"/>
      <w:r w:rsidRPr="00CD3B42">
        <w:rPr>
          <w:rFonts w:ascii="Arial" w:eastAsia="Malgun Gothic" w:hAnsi="Arial" w:cs="Arial"/>
          <w:sz w:val="20"/>
          <w:szCs w:val="20"/>
          <w:lang w:eastAsia="ko-KR"/>
        </w:rPr>
        <w:t>SCell</w:t>
      </w:r>
      <w:proofErr w:type="spellEnd"/>
      <w:r w:rsidRPr="00CD3B42">
        <w:rPr>
          <w:rFonts w:ascii="Arial" w:eastAsia="Malgun Gothic" w:hAnsi="Arial" w:cs="Arial"/>
          <w:sz w:val="20"/>
          <w:szCs w:val="20"/>
          <w:lang w:eastAsia="ko-KR"/>
        </w:rPr>
        <w:t xml:space="preserve"> activation is completed and </w:t>
      </w:r>
      <w:proofErr w:type="spellStart"/>
      <w:r w:rsidRPr="00CD3B42">
        <w:rPr>
          <w:rFonts w:ascii="Arial" w:eastAsia="Malgun Gothic" w:hAnsi="Arial" w:cs="Arial"/>
          <w:sz w:val="20"/>
          <w:szCs w:val="20"/>
          <w:lang w:eastAsia="ko-KR"/>
        </w:rPr>
        <w:t>SCell</w:t>
      </w:r>
      <w:proofErr w:type="spellEnd"/>
      <w:r w:rsidRPr="00CD3B42">
        <w:rPr>
          <w:rFonts w:ascii="Arial" w:eastAsia="Malgun Gothic" w:hAnsi="Arial" w:cs="Arial"/>
          <w:sz w:val="20"/>
          <w:szCs w:val="20"/>
          <w:lang w:eastAsia="ko-KR"/>
        </w:rPr>
        <w:t xml:space="preserve"> is activated”</w:t>
      </w:r>
    </w:p>
    <w:p w14:paraId="745C5395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>For discussion purpose</w:t>
      </w:r>
      <w:r w:rsidRPr="00CD3B42">
        <w:rPr>
          <w:rFonts w:ascii="Arial" w:eastAsia="Malgun Gothic" w:hAnsi="Arial" w:cs="Arial"/>
          <w:sz w:val="20"/>
          <w:szCs w:val="20"/>
          <w:lang w:eastAsia="ko-KR"/>
        </w:rPr>
        <w:t xml:space="preserve"> under AI 9.5.1</w:t>
      </w:r>
      <w:r w:rsidRPr="00CD3B42">
        <w:rPr>
          <w:rFonts w:ascii="Arial" w:eastAsia="Malgun Gothic" w:hAnsi="Arial" w:cs="Arial"/>
          <w:sz w:val="20"/>
          <w:szCs w:val="20"/>
        </w:rPr>
        <w:t xml:space="preserve">, always-on SSB is </w:t>
      </w:r>
      <w:r w:rsidRPr="00CD3B42">
        <w:rPr>
          <w:rFonts w:ascii="Arial" w:eastAsia="Malgun Gothic" w:hAnsi="Arial" w:cs="Arial"/>
          <w:sz w:val="20"/>
          <w:szCs w:val="20"/>
          <w:lang w:eastAsia="ko-KR"/>
        </w:rPr>
        <w:t>SSB supported in Rel-18 specifications.</w:t>
      </w:r>
    </w:p>
    <w:p w14:paraId="14FF7318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Timing for on-demand SSB transmission (e.g. when the triggered SSB starts and ends) will be separately discussed.</w:t>
      </w:r>
    </w:p>
    <w:p w14:paraId="26EF0BDA" w14:textId="77777777" w:rsidR="00CD3B42" w:rsidRPr="00CD3B42" w:rsidRDefault="00CD3B42" w:rsidP="00CD3B42">
      <w:pPr>
        <w:rPr>
          <w:rFonts w:ascii="Arial" w:hAnsi="Arial" w:cs="Arial"/>
          <w:lang w:eastAsia="x-none"/>
        </w:rPr>
      </w:pPr>
    </w:p>
    <w:p w14:paraId="3BA68383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bookmarkStart w:id="24" w:name="_Hlk171155671"/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7E0FFFD8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hanging="357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For</w:t>
      </w:r>
      <w:r w:rsidRPr="00CD3B42">
        <w:rPr>
          <w:rFonts w:ascii="Arial" w:hAnsi="Arial" w:cs="Arial"/>
          <w:sz w:val="20"/>
          <w:szCs w:val="20"/>
        </w:rPr>
        <w:t xml:space="preserve"> a cell supporting on-demand SSB </w:t>
      </w:r>
      <w:proofErr w:type="spellStart"/>
      <w:r w:rsidRPr="00CD3B42">
        <w:rPr>
          <w:rFonts w:ascii="Arial" w:hAnsi="Arial" w:cs="Arial"/>
          <w:sz w:val="20"/>
          <w:szCs w:val="20"/>
        </w:rPr>
        <w:t>SCell</w:t>
      </w:r>
      <w:proofErr w:type="spellEnd"/>
      <w:r w:rsidRPr="00CD3B42">
        <w:rPr>
          <w:rFonts w:ascii="Arial" w:hAnsi="Arial" w:cs="Arial"/>
          <w:sz w:val="20"/>
          <w:szCs w:val="20"/>
        </w:rPr>
        <w:t xml:space="preserve"> operation</w:t>
      </w:r>
      <w:r w:rsidRPr="00CD3B42">
        <w:rPr>
          <w:rFonts w:ascii="Arial" w:hAnsi="Arial" w:cs="Arial"/>
          <w:sz w:val="20"/>
          <w:szCs w:val="20"/>
          <w:lang w:eastAsia="ko-KR"/>
        </w:rPr>
        <w:t>,</w:t>
      </w:r>
    </w:p>
    <w:p w14:paraId="46D6F7B5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hanging="357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Note: It is up to </w:t>
      </w:r>
      <w:proofErr w:type="spellStart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gNB</w:t>
      </w:r>
      <w:proofErr w:type="spellEnd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 implementation whether always-on SSB (if transmitted) on the cell is cell-defining SSB or not.</w:t>
      </w:r>
    </w:p>
    <w:p w14:paraId="3FE9A682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hanging="357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For on-demand SSB on the cell, </w:t>
      </w:r>
      <w:proofErr w:type="spellStart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downselect</w:t>
      </w:r>
      <w:proofErr w:type="spellEnd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 between the following alternatives</w:t>
      </w:r>
    </w:p>
    <w:p w14:paraId="01A59535" w14:textId="77777777" w:rsidR="00CD3B42" w:rsidRPr="00CD3B42" w:rsidRDefault="00CD3B42" w:rsidP="00CD3B42">
      <w:pPr>
        <w:pStyle w:val="ListParagraph"/>
        <w:numPr>
          <w:ilvl w:val="2"/>
          <w:numId w:val="39"/>
        </w:numPr>
        <w:overflowPunct/>
        <w:autoSpaceDE/>
        <w:autoSpaceDN/>
        <w:adjustRightInd/>
        <w:ind w:hanging="357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lastRenderedPageBreak/>
        <w:t xml:space="preserve">Alt-1: It is up to </w:t>
      </w:r>
      <w:proofErr w:type="spellStart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gNB</w:t>
      </w:r>
      <w:proofErr w:type="spellEnd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 implementation whether on-demand SSB is cell-defining SSB or not.</w:t>
      </w:r>
    </w:p>
    <w:p w14:paraId="4859CCC6" w14:textId="77777777" w:rsidR="00CD3B42" w:rsidRPr="00CD3B42" w:rsidRDefault="00CD3B42" w:rsidP="00CD3B42">
      <w:pPr>
        <w:pStyle w:val="ListParagraph"/>
        <w:numPr>
          <w:ilvl w:val="2"/>
          <w:numId w:val="39"/>
        </w:numPr>
        <w:overflowPunct/>
        <w:autoSpaceDE/>
        <w:autoSpaceDN/>
        <w:adjustRightInd/>
        <w:ind w:hanging="357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Alt-2: On-demand SSB is limited to non-cell-defining SSB.</w:t>
      </w:r>
    </w:p>
    <w:p w14:paraId="38119C73" w14:textId="77777777" w:rsidR="00CD3B42" w:rsidRPr="00CD3B42" w:rsidRDefault="00CD3B42" w:rsidP="00CD3B42">
      <w:pPr>
        <w:pStyle w:val="ListParagraph"/>
        <w:numPr>
          <w:ilvl w:val="3"/>
          <w:numId w:val="39"/>
        </w:numPr>
        <w:overflowPunct/>
        <w:autoSpaceDE/>
        <w:autoSpaceDN/>
        <w:adjustRightInd/>
        <w:ind w:hanging="357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FFS: Further limitations to on-demand SSB </w:t>
      </w:r>
    </w:p>
    <w:bookmarkEnd w:id="24"/>
    <w:p w14:paraId="16ABC8E3" w14:textId="77777777" w:rsidR="00CD3B42" w:rsidRPr="00CD3B42" w:rsidRDefault="00CD3B42" w:rsidP="00CD3B42">
      <w:pPr>
        <w:pStyle w:val="ListParagraph"/>
        <w:ind w:left="0"/>
        <w:contextualSpacing/>
        <w:jc w:val="both"/>
        <w:rPr>
          <w:rFonts w:ascii="Arial" w:eastAsia="Malgun Gothic" w:hAnsi="Arial" w:cs="Arial"/>
          <w:sz w:val="20"/>
          <w:szCs w:val="20"/>
          <w:lang w:val="en-US"/>
        </w:rPr>
      </w:pPr>
    </w:p>
    <w:p w14:paraId="57466F86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44315753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For</w:t>
      </w:r>
      <w:r w:rsidRPr="00CD3B42">
        <w:rPr>
          <w:rFonts w:ascii="Arial" w:hAnsi="Arial" w:cs="Arial"/>
          <w:sz w:val="20"/>
          <w:szCs w:val="20"/>
        </w:rPr>
        <w:t xml:space="preserve"> a cell supporting on-demand SSB </w:t>
      </w:r>
      <w:proofErr w:type="spellStart"/>
      <w:r w:rsidRPr="00CD3B42">
        <w:rPr>
          <w:rFonts w:ascii="Arial" w:hAnsi="Arial" w:cs="Arial"/>
          <w:sz w:val="20"/>
          <w:szCs w:val="20"/>
        </w:rPr>
        <w:t>SCell</w:t>
      </w:r>
      <w:proofErr w:type="spellEnd"/>
      <w:r w:rsidRPr="00CD3B42">
        <w:rPr>
          <w:rFonts w:ascii="Arial" w:hAnsi="Arial" w:cs="Arial"/>
          <w:sz w:val="20"/>
          <w:szCs w:val="20"/>
        </w:rPr>
        <w:t xml:space="preserve"> operation</w:t>
      </w:r>
      <w:r w:rsidRPr="00CD3B42">
        <w:rPr>
          <w:rFonts w:ascii="Arial" w:hAnsi="Arial" w:cs="Arial"/>
          <w:sz w:val="20"/>
          <w:szCs w:val="20"/>
          <w:lang w:eastAsia="ko-KR"/>
        </w:rPr>
        <w:t>,</w:t>
      </w:r>
    </w:p>
    <w:p w14:paraId="33EFD75B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L1 and/or L3 measurement based on on-demand SSB is supported for the cell.</w:t>
      </w:r>
    </w:p>
    <w:p w14:paraId="13258D7C" w14:textId="77777777" w:rsidR="00CD3B42" w:rsidRPr="00CD3B42" w:rsidRDefault="00CD3B42" w:rsidP="00CD3B42">
      <w:pPr>
        <w:pStyle w:val="ListParagraph"/>
        <w:numPr>
          <w:ilvl w:val="2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FFS further details on L1 and/or L3 </w:t>
      </w:r>
      <w:proofErr w:type="gramStart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measurement</w:t>
      </w:r>
      <w:proofErr w:type="gramEnd"/>
    </w:p>
    <w:p w14:paraId="22B19634" w14:textId="77777777" w:rsidR="00CD3B42" w:rsidRPr="00CD3B42" w:rsidRDefault="00CD3B42" w:rsidP="00CD3B42">
      <w:pPr>
        <w:rPr>
          <w:rFonts w:ascii="Arial" w:hAnsi="Arial" w:cs="Arial"/>
          <w:lang w:val="en-US" w:eastAsia="x-none"/>
        </w:rPr>
      </w:pPr>
    </w:p>
    <w:p w14:paraId="11DC1FA9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ko-KR"/>
        </w:rPr>
      </w:pPr>
      <w:r w:rsidRPr="00CD3B42">
        <w:rPr>
          <w:rFonts w:ascii="Arial" w:hAnsi="Arial" w:cs="Arial"/>
          <w:b/>
          <w:bCs/>
          <w:highlight w:val="green"/>
          <w:lang w:eastAsia="zh-CN"/>
        </w:rPr>
        <w:t>Agreement</w:t>
      </w:r>
    </w:p>
    <w:p w14:paraId="44B756E8" w14:textId="77777777" w:rsidR="00CD3B42" w:rsidRPr="00CD3B42" w:rsidRDefault="00CD3B42" w:rsidP="00CD3B42">
      <w:pPr>
        <w:rPr>
          <w:rFonts w:ascii="Arial" w:hAnsi="Arial" w:cs="Arial"/>
          <w:lang w:eastAsia="ko-KR"/>
        </w:rPr>
      </w:pPr>
      <w:r w:rsidRPr="00CD3B42">
        <w:rPr>
          <w:rFonts w:ascii="Arial" w:hAnsi="Arial" w:cs="Arial"/>
          <w:lang w:eastAsia="ko-KR"/>
        </w:rPr>
        <w:t>The following agreement from RAN1#116 is modified (in red)</w:t>
      </w:r>
    </w:p>
    <w:p w14:paraId="488DEB2E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hAnsi="Arial" w:cs="Arial"/>
          <w:sz w:val="20"/>
          <w:szCs w:val="20"/>
          <w:lang w:val="en-US"/>
        </w:rPr>
        <w:t xml:space="preserve">For SSB burst(s) </w:t>
      </w:r>
      <w:proofErr w:type="spellStart"/>
      <w:r w:rsidRPr="7C4D5C26">
        <w:rPr>
          <w:rFonts w:ascii="Arial" w:hAnsi="Arial" w:cs="Arial"/>
          <w:strike/>
          <w:color w:val="FF0000"/>
          <w:sz w:val="20"/>
          <w:szCs w:val="20"/>
          <w:lang w:val="en-US"/>
        </w:rPr>
        <w:t>triggered</w:t>
      </w:r>
      <w:r w:rsidRPr="7C4D5C26">
        <w:rPr>
          <w:rFonts w:ascii="Arial" w:hAnsi="Arial" w:cs="Arial"/>
          <w:color w:val="FF0000"/>
          <w:sz w:val="20"/>
          <w:szCs w:val="20"/>
          <w:lang w:val="en-US"/>
        </w:rPr>
        <w:t>indicated</w:t>
      </w:r>
      <w:proofErr w:type="spellEnd"/>
      <w:r w:rsidRPr="7C4D5C26">
        <w:rPr>
          <w:rFonts w:ascii="Arial" w:hAnsi="Arial" w:cs="Arial"/>
          <w:color w:val="FF0000"/>
          <w:sz w:val="20"/>
          <w:szCs w:val="20"/>
          <w:lang w:val="en-US"/>
        </w:rPr>
        <w:t xml:space="preserve"> </w:t>
      </w:r>
      <w:r w:rsidRPr="7C4D5C26">
        <w:rPr>
          <w:rFonts w:ascii="Arial" w:hAnsi="Arial" w:cs="Arial"/>
          <w:sz w:val="20"/>
          <w:szCs w:val="20"/>
          <w:lang w:val="en-US"/>
        </w:rPr>
        <w:t xml:space="preserve">by on-demand SSB </w:t>
      </w:r>
      <w:proofErr w:type="spellStart"/>
      <w:r w:rsidRPr="7C4D5C26">
        <w:rPr>
          <w:rFonts w:ascii="Arial" w:hAnsi="Arial" w:cs="Arial"/>
          <w:sz w:val="20"/>
          <w:szCs w:val="20"/>
          <w:lang w:val="en-US"/>
        </w:rPr>
        <w:t>SCell</w:t>
      </w:r>
      <w:proofErr w:type="spellEnd"/>
      <w:r w:rsidRPr="7C4D5C26">
        <w:rPr>
          <w:rFonts w:ascii="Arial" w:hAnsi="Arial" w:cs="Arial"/>
          <w:sz w:val="20"/>
          <w:szCs w:val="20"/>
          <w:lang w:val="en-US"/>
        </w:rPr>
        <w:t xml:space="preserve"> operation, study at least the following options.</w:t>
      </w:r>
    </w:p>
    <w:p w14:paraId="078428F1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1: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burst(s) is periodically transmitted from time instance A.</w:t>
      </w:r>
    </w:p>
    <w:p w14:paraId="7423683C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eastAsia="Malgun Gothic" w:hAnsi="Arial" w:cs="Arial"/>
          <w:sz w:val="20"/>
          <w:szCs w:val="20"/>
          <w:lang w:val="en-US"/>
        </w:rPr>
        <w:t xml:space="preserve">Option 1A: UE expects that </w:t>
      </w:r>
      <w:r w:rsidRPr="7C4D5C26">
        <w:rPr>
          <w:rFonts w:ascii="Arial" w:hAnsi="Arial" w:cs="Arial"/>
          <w:sz w:val="20"/>
          <w:szCs w:val="20"/>
          <w:lang w:val="en-US"/>
        </w:rPr>
        <w:t xml:space="preserve">on-demand </w:t>
      </w:r>
      <w:r w:rsidRPr="7C4D5C26">
        <w:rPr>
          <w:rFonts w:ascii="Arial" w:eastAsia="Malgun Gothic" w:hAnsi="Arial" w:cs="Arial"/>
          <w:sz w:val="20"/>
          <w:szCs w:val="20"/>
          <w:lang w:val="en-US"/>
        </w:rPr>
        <w:t xml:space="preserve">SSB burst(s) is periodically transmitted from time instance A until </w:t>
      </w:r>
      <w:proofErr w:type="spellStart"/>
      <w:r w:rsidRPr="7C4D5C26">
        <w:rPr>
          <w:rFonts w:ascii="Arial" w:eastAsia="Malgun Gothic" w:hAnsi="Arial" w:cs="Arial"/>
          <w:sz w:val="20"/>
          <w:szCs w:val="20"/>
          <w:lang w:val="en-US"/>
        </w:rPr>
        <w:t>gNB</w:t>
      </w:r>
      <w:proofErr w:type="spellEnd"/>
      <w:r w:rsidRPr="7C4D5C26">
        <w:rPr>
          <w:rFonts w:ascii="Arial" w:eastAsia="Malgun Gothic" w:hAnsi="Arial" w:cs="Arial"/>
          <w:sz w:val="20"/>
          <w:szCs w:val="20"/>
          <w:lang w:val="en-US"/>
        </w:rPr>
        <w:t xml:space="preserve"> turns OFF the on demand </w:t>
      </w:r>
      <w:proofErr w:type="gramStart"/>
      <w:r w:rsidRPr="7C4D5C26">
        <w:rPr>
          <w:rFonts w:ascii="Arial" w:eastAsia="Malgun Gothic" w:hAnsi="Arial" w:cs="Arial"/>
          <w:sz w:val="20"/>
          <w:szCs w:val="20"/>
          <w:lang w:val="en-US"/>
        </w:rPr>
        <w:t>SSB</w:t>
      </w:r>
      <w:proofErr w:type="gramEnd"/>
    </w:p>
    <w:p w14:paraId="0D62B8F7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2: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burst(s) is transmitted from time instance A to time instance B and not transmitted after time instance B.</w:t>
      </w:r>
    </w:p>
    <w:p w14:paraId="1F5E9640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3: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 xml:space="preserve">SSB burst(s) is transmitted N times after time instance A and not transmitted after N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bursts are transmitted.</w:t>
      </w:r>
    </w:p>
    <w:p w14:paraId="0AB6E9C6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4: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burst(s) is transmitted with a periodicity from time instance A to time instance B and with the other periodicity after time instance B.</w:t>
      </w:r>
    </w:p>
    <w:p w14:paraId="26330036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>FFS: The combination of above options</w:t>
      </w:r>
    </w:p>
    <w:p w14:paraId="0D9BE2B3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04F3B5CF">
        <w:rPr>
          <w:rFonts w:ascii="Arial" w:eastAsia="Malgun Gothic" w:hAnsi="Arial" w:cs="Arial"/>
          <w:sz w:val="20"/>
          <w:szCs w:val="20"/>
          <w:lang w:val="en-GB"/>
        </w:rPr>
        <w:t>FFS: How to define time instance A/B and the value of N per option</w:t>
      </w:r>
    </w:p>
    <w:p w14:paraId="3054A0A7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04F3B5CF">
        <w:rPr>
          <w:rFonts w:ascii="Arial" w:eastAsia="Malgun Gothic" w:hAnsi="Arial" w:cs="Arial"/>
          <w:sz w:val="20"/>
          <w:szCs w:val="20"/>
          <w:lang w:val="en-GB"/>
        </w:rPr>
        <w:t>FFS: Each option is applicable to which Cases or Scenarios (as per the previous agreement)</w:t>
      </w:r>
    </w:p>
    <w:p w14:paraId="39A40647" w14:textId="77777777" w:rsidR="00CD3B42" w:rsidRPr="00CD3B42" w:rsidRDefault="00CD3B42" w:rsidP="00CD3B42">
      <w:pPr>
        <w:spacing w:line="256" w:lineRule="auto"/>
        <w:contextualSpacing/>
        <w:jc w:val="both"/>
        <w:rPr>
          <w:rFonts w:ascii="Arial" w:eastAsia="Malgun Gothic" w:hAnsi="Arial" w:cs="Arial"/>
          <w:lang w:val="en-US"/>
        </w:rPr>
      </w:pPr>
    </w:p>
    <w:p w14:paraId="6491A2F0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4224C687" w14:textId="77777777" w:rsidR="00CD3B42" w:rsidRPr="00CD3B42" w:rsidRDefault="00CD3B42" w:rsidP="00CD3B42">
      <w:pPr>
        <w:contextualSpacing/>
        <w:jc w:val="both"/>
        <w:rPr>
          <w:rFonts w:ascii="Arial" w:eastAsia="Malgun Gothic" w:hAnsi="Arial" w:cs="Arial"/>
          <w:lang w:val="en-US"/>
        </w:rPr>
      </w:pPr>
      <w:r w:rsidRPr="00CD3B42">
        <w:rPr>
          <w:rFonts w:ascii="Arial" w:hAnsi="Arial" w:cs="Arial"/>
          <w:lang w:eastAsia="ko-KR"/>
        </w:rPr>
        <w:t>For</w:t>
      </w:r>
      <w:r w:rsidRPr="00CD3B42">
        <w:rPr>
          <w:rFonts w:ascii="Arial" w:hAnsi="Arial" w:cs="Arial"/>
        </w:rPr>
        <w:t xml:space="preserve"> a cell supporting on-demand SSB </w:t>
      </w:r>
      <w:proofErr w:type="spellStart"/>
      <w:r w:rsidRPr="00CD3B42">
        <w:rPr>
          <w:rFonts w:ascii="Arial" w:hAnsi="Arial" w:cs="Arial"/>
        </w:rPr>
        <w:t>SCell</w:t>
      </w:r>
      <w:proofErr w:type="spellEnd"/>
      <w:r w:rsidRPr="00CD3B42">
        <w:rPr>
          <w:rFonts w:ascii="Arial" w:hAnsi="Arial" w:cs="Arial"/>
        </w:rPr>
        <w:t xml:space="preserve"> operation</w:t>
      </w:r>
      <w:r w:rsidRPr="00CD3B42">
        <w:rPr>
          <w:rFonts w:ascii="Arial" w:hAnsi="Arial" w:cs="Arial"/>
          <w:lang w:eastAsia="ko-KR"/>
        </w:rPr>
        <w:t>, f</w:t>
      </w:r>
      <w:proofErr w:type="spellStart"/>
      <w:r w:rsidRPr="00CD3B42">
        <w:rPr>
          <w:rFonts w:ascii="Arial" w:eastAsia="Malgun Gothic" w:hAnsi="Arial" w:cs="Arial"/>
          <w:lang w:val="en-US" w:eastAsia="ko-KR"/>
        </w:rPr>
        <w:t>urther</w:t>
      </w:r>
      <w:proofErr w:type="spellEnd"/>
      <w:r w:rsidRPr="00CD3B42">
        <w:rPr>
          <w:rFonts w:ascii="Arial" w:eastAsia="Malgun Gothic" w:hAnsi="Arial" w:cs="Arial"/>
          <w:lang w:val="en-US" w:eastAsia="ko-KR"/>
        </w:rPr>
        <w:t xml:space="preserve"> study the following options.</w:t>
      </w:r>
    </w:p>
    <w:p w14:paraId="17E0EDC1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Option 1: Separate signaling between legacy/existing signaling (e.g., RRC, MAC CE) providing </w:t>
      </w:r>
      <w:proofErr w:type="spellStart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SCell</w:t>
      </w:r>
      <w:proofErr w:type="spellEnd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 activation/deactivation and signaling providing On-demand SSB transmission indication.</w:t>
      </w:r>
    </w:p>
    <w:p w14:paraId="2B0DCE3F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Option 2: A single signaling in which both </w:t>
      </w:r>
      <w:proofErr w:type="spellStart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SCell</w:t>
      </w:r>
      <w:proofErr w:type="spellEnd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 activation/deactivation and On-demand SSB transmission indication are provided.</w:t>
      </w:r>
    </w:p>
    <w:p w14:paraId="4BAE0527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FFS: Details of the signaling</w:t>
      </w:r>
    </w:p>
    <w:p w14:paraId="6E0880D5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/>
        </w:rPr>
        <w:t>Other options are not precluded.</w:t>
      </w:r>
    </w:p>
    <w:p w14:paraId="57435926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/>
        </w:rPr>
        <w:t xml:space="preserve">FFS: Details on </w:t>
      </w: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On-demand SSB transmission indication</w:t>
      </w:r>
    </w:p>
    <w:p w14:paraId="07480039" w14:textId="77777777" w:rsidR="00276A19" w:rsidRDefault="00276A19" w:rsidP="00276A19">
      <w:pPr>
        <w:pStyle w:val="Reference"/>
        <w:numPr>
          <w:ilvl w:val="0"/>
          <w:numId w:val="0"/>
        </w:numPr>
        <w:ind w:left="567" w:hanging="567"/>
        <w:rPr>
          <w:rFonts w:cs="Arial"/>
          <w:lang w:val="en-US"/>
        </w:rPr>
      </w:pPr>
    </w:p>
    <w:p w14:paraId="58A6BEC6" w14:textId="38FD2C16" w:rsidR="0042128F" w:rsidRDefault="0042128F" w:rsidP="0042128F">
      <w:pPr>
        <w:pStyle w:val="Heading3"/>
        <w:rPr>
          <w:rFonts w:cs="Arial"/>
          <w:b/>
          <w:bCs/>
          <w:szCs w:val="28"/>
        </w:rPr>
      </w:pPr>
      <w:r w:rsidRPr="00CD3B42">
        <w:rPr>
          <w:rFonts w:cs="Arial"/>
          <w:b/>
          <w:bCs/>
        </w:rPr>
        <w:t>RAN1#11</w:t>
      </w:r>
      <w:r>
        <w:rPr>
          <w:rFonts w:cs="Arial"/>
          <w:b/>
          <w:bCs/>
        </w:rPr>
        <w:t xml:space="preserve">7 </w:t>
      </w:r>
      <w:r w:rsidRPr="00AA6FA5">
        <w:rPr>
          <w:rFonts w:cs="Arial"/>
          <w:b/>
          <w:bCs/>
          <w:szCs w:val="28"/>
        </w:rPr>
        <w:t>Agreements</w:t>
      </w:r>
    </w:p>
    <w:p w14:paraId="457C2F45" w14:textId="77777777" w:rsidR="00382E02" w:rsidRPr="00382E02" w:rsidRDefault="00382E02" w:rsidP="00382E02">
      <w:pPr>
        <w:rPr>
          <w:rFonts w:ascii="Arial" w:eastAsiaTheme="minorEastAsia" w:hAnsi="Arial" w:cs="Arial"/>
          <w:b/>
          <w:lang w:eastAsia="zh-CN"/>
        </w:rPr>
      </w:pPr>
      <w:r w:rsidRPr="00382E02">
        <w:rPr>
          <w:rFonts w:ascii="Arial" w:eastAsiaTheme="minorEastAsia" w:hAnsi="Arial" w:cs="Arial"/>
          <w:b/>
          <w:highlight w:val="green"/>
          <w:lang w:eastAsia="zh-CN"/>
        </w:rPr>
        <w:t>Agreement</w:t>
      </w:r>
    </w:p>
    <w:p w14:paraId="482E4388" w14:textId="77777777" w:rsidR="00382E02" w:rsidRPr="00382E02" w:rsidRDefault="00382E02" w:rsidP="00382E0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hAnsi="Arial" w:cs="Arial"/>
          <w:sz w:val="20"/>
          <w:szCs w:val="20"/>
          <w:lang w:eastAsia="ko-KR"/>
        </w:rPr>
        <w:t>For</w:t>
      </w:r>
      <w:r w:rsidRPr="00382E02">
        <w:rPr>
          <w:rFonts w:ascii="Arial" w:hAnsi="Arial" w:cs="Arial"/>
          <w:sz w:val="20"/>
          <w:szCs w:val="20"/>
        </w:rPr>
        <w:t xml:space="preserve"> a cell supporting on-demand SSB </w:t>
      </w:r>
      <w:proofErr w:type="spellStart"/>
      <w:r w:rsidRPr="00382E02">
        <w:rPr>
          <w:rFonts w:ascii="Arial" w:hAnsi="Arial" w:cs="Arial"/>
          <w:sz w:val="20"/>
          <w:szCs w:val="20"/>
        </w:rPr>
        <w:t>SCell</w:t>
      </w:r>
      <w:proofErr w:type="spellEnd"/>
      <w:r w:rsidRPr="00382E02">
        <w:rPr>
          <w:rFonts w:ascii="Arial" w:hAnsi="Arial" w:cs="Arial"/>
          <w:sz w:val="20"/>
          <w:szCs w:val="20"/>
        </w:rPr>
        <w:t xml:space="preserve"> operation</w:t>
      </w:r>
      <w:r w:rsidRPr="00382E02">
        <w:rPr>
          <w:rFonts w:ascii="Arial" w:hAnsi="Arial" w:cs="Arial"/>
          <w:sz w:val="20"/>
          <w:szCs w:val="20"/>
          <w:lang w:eastAsia="ko-KR"/>
        </w:rPr>
        <w:t>,</w:t>
      </w:r>
    </w:p>
    <w:p w14:paraId="31E18D9A" w14:textId="77777777" w:rsidR="00382E02" w:rsidRPr="00382E02" w:rsidRDefault="00382E02" w:rsidP="00382E0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hAnsi="Arial" w:cs="Arial"/>
          <w:sz w:val="20"/>
          <w:szCs w:val="20"/>
          <w:lang w:val="en-US" w:eastAsia="ko-KR"/>
        </w:rPr>
        <w:t>Support RRC based signaling to indicate on-demand SSB transmission on the cell.</w:t>
      </w:r>
    </w:p>
    <w:p w14:paraId="35021494" w14:textId="77777777" w:rsidR="00382E02" w:rsidRPr="00382E02" w:rsidRDefault="00382E02" w:rsidP="00382E0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hAnsi="Arial" w:cs="Arial"/>
          <w:sz w:val="20"/>
          <w:szCs w:val="20"/>
          <w:lang w:val="en-US" w:eastAsia="ko-KR"/>
        </w:rPr>
        <w:t>Support MAC CE based signaling to indicate on-demand SSB transmission on the cell.</w:t>
      </w:r>
    </w:p>
    <w:p w14:paraId="2BDC3E1E" w14:textId="77777777" w:rsidR="00382E02" w:rsidRPr="00382E02" w:rsidRDefault="00382E02" w:rsidP="00382E0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hAnsi="Arial" w:cs="Arial"/>
          <w:sz w:val="20"/>
          <w:szCs w:val="20"/>
          <w:lang w:val="en-US" w:eastAsia="ko-KR"/>
        </w:rPr>
        <w:t>FFS: Whether to support DCI based signaling to indicate on-demand SSB transmission on the cell.</w:t>
      </w:r>
    </w:p>
    <w:p w14:paraId="3B47E242" w14:textId="77777777" w:rsidR="00382E02" w:rsidRPr="00382E02" w:rsidRDefault="00382E02" w:rsidP="00382E02">
      <w:pPr>
        <w:pStyle w:val="ListParagraph"/>
        <w:numPr>
          <w:ilvl w:val="2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228332CD">
        <w:rPr>
          <w:rFonts w:ascii="Arial" w:eastAsia="Malgun Gothic" w:hAnsi="Arial" w:cs="Arial"/>
          <w:sz w:val="20"/>
          <w:szCs w:val="20"/>
          <w:lang w:val="en-GB" w:eastAsia="ko-KR"/>
        </w:rPr>
        <w:t xml:space="preserve">This DCI </w:t>
      </w:r>
      <w:proofErr w:type="spellStart"/>
      <w:r w:rsidRPr="228332CD">
        <w:rPr>
          <w:rFonts w:ascii="Arial" w:eastAsia="Malgun Gothic" w:hAnsi="Arial" w:cs="Arial"/>
          <w:sz w:val="20"/>
          <w:szCs w:val="20"/>
          <w:lang w:val="en-GB" w:eastAsia="ko-KR"/>
        </w:rPr>
        <w:t>signaling</w:t>
      </w:r>
      <w:proofErr w:type="spellEnd"/>
      <w:r w:rsidRPr="228332CD">
        <w:rPr>
          <w:rFonts w:ascii="Arial" w:eastAsia="Malgun Gothic" w:hAnsi="Arial" w:cs="Arial"/>
          <w:sz w:val="20"/>
          <w:szCs w:val="20"/>
          <w:lang w:val="en-GB" w:eastAsia="ko-KR"/>
        </w:rPr>
        <w:t xml:space="preserve"> does not provide </w:t>
      </w:r>
      <w:proofErr w:type="spellStart"/>
      <w:r w:rsidRPr="228332CD">
        <w:rPr>
          <w:rFonts w:ascii="Arial" w:eastAsia="Malgun Gothic" w:hAnsi="Arial" w:cs="Arial"/>
          <w:sz w:val="20"/>
          <w:szCs w:val="20"/>
          <w:lang w:val="en-GB" w:eastAsia="ko-KR"/>
        </w:rPr>
        <w:t>SCell</w:t>
      </w:r>
      <w:proofErr w:type="spellEnd"/>
      <w:r w:rsidRPr="228332CD">
        <w:rPr>
          <w:rFonts w:ascii="Arial" w:eastAsia="Malgun Gothic" w:hAnsi="Arial" w:cs="Arial"/>
          <w:sz w:val="20"/>
          <w:szCs w:val="20"/>
          <w:lang w:val="en-GB" w:eastAsia="ko-KR"/>
        </w:rPr>
        <w:t xml:space="preserve"> activation/deactivation.</w:t>
      </w:r>
    </w:p>
    <w:p w14:paraId="4FBFE441" w14:textId="77777777" w:rsidR="00382E02" w:rsidRPr="00382E02" w:rsidRDefault="00382E02" w:rsidP="00382E02">
      <w:pPr>
        <w:pStyle w:val="ListParagraph"/>
        <w:numPr>
          <w:ilvl w:val="2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hAnsi="Arial" w:cs="Arial"/>
          <w:sz w:val="20"/>
          <w:szCs w:val="20"/>
          <w:lang w:eastAsia="ko-KR"/>
        </w:rPr>
        <w:t>If supported, details on DCI including UE-specific or group-common DCI, DCI contents, etc.</w:t>
      </w:r>
    </w:p>
    <w:p w14:paraId="0FA46922" w14:textId="77777777" w:rsidR="00382E02" w:rsidRPr="00382E02" w:rsidRDefault="00382E02" w:rsidP="00382E0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FFS: Scenarios where the above </w:t>
      </w:r>
      <w:proofErr w:type="spellStart"/>
      <w:r w:rsidRPr="7C4D5C26">
        <w:rPr>
          <w:rFonts w:ascii="Arial" w:eastAsiaTheme="minorEastAsia" w:hAnsi="Arial" w:cs="Arial"/>
          <w:sz w:val="20"/>
          <w:szCs w:val="20"/>
          <w:lang w:val="en-US" w:eastAsia="ko-KR"/>
        </w:rPr>
        <w:t>signalings</w:t>
      </w:r>
      <w:proofErr w:type="spellEnd"/>
      <w:r w:rsidRPr="7C4D5C26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 are applicable</w:t>
      </w:r>
    </w:p>
    <w:p w14:paraId="3161F6D3" w14:textId="77777777" w:rsidR="00382E02" w:rsidRPr="00382E02" w:rsidRDefault="00382E02" w:rsidP="00382E02">
      <w:pPr>
        <w:rPr>
          <w:rFonts w:ascii="Arial" w:hAnsi="Arial" w:cs="Arial"/>
          <w:lang w:val="en-US" w:eastAsia="x-none"/>
        </w:rPr>
      </w:pPr>
    </w:p>
    <w:p w14:paraId="1646BC58" w14:textId="77777777" w:rsidR="00382E02" w:rsidRPr="00382E02" w:rsidRDefault="00382E02" w:rsidP="00382E02">
      <w:pPr>
        <w:rPr>
          <w:rFonts w:ascii="Arial" w:eastAsiaTheme="minorEastAsia" w:hAnsi="Arial" w:cs="Arial"/>
          <w:b/>
          <w:lang w:eastAsia="zh-CN"/>
        </w:rPr>
      </w:pPr>
      <w:bookmarkStart w:id="25" w:name="_Hlk171155752"/>
      <w:r w:rsidRPr="00382E02">
        <w:rPr>
          <w:rFonts w:ascii="Arial" w:eastAsiaTheme="minorEastAsia" w:hAnsi="Arial" w:cs="Arial"/>
          <w:b/>
          <w:highlight w:val="green"/>
          <w:lang w:eastAsia="zh-CN"/>
        </w:rPr>
        <w:t>Agreement</w:t>
      </w:r>
    </w:p>
    <w:p w14:paraId="32B43E95" w14:textId="77777777" w:rsidR="00382E02" w:rsidRPr="00382E02" w:rsidRDefault="00382E02" w:rsidP="00382E02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228332CD">
        <w:rPr>
          <w:rFonts w:ascii="Arial" w:hAnsi="Arial" w:cs="Arial"/>
          <w:sz w:val="20"/>
          <w:szCs w:val="20"/>
          <w:lang w:val="en-GB" w:eastAsia="ko-KR"/>
        </w:rPr>
        <w:lastRenderedPageBreak/>
        <w:t>For</w:t>
      </w:r>
      <w:r w:rsidRPr="228332CD">
        <w:rPr>
          <w:rFonts w:ascii="Arial" w:hAnsi="Arial" w:cs="Arial"/>
          <w:sz w:val="20"/>
          <w:szCs w:val="20"/>
          <w:lang w:val="en-GB"/>
        </w:rPr>
        <w:t xml:space="preserve"> a cell supporting on-demand SSB </w:t>
      </w:r>
      <w:proofErr w:type="spellStart"/>
      <w:r w:rsidRPr="228332CD">
        <w:rPr>
          <w:rFonts w:ascii="Arial" w:hAnsi="Arial" w:cs="Arial"/>
          <w:sz w:val="20"/>
          <w:szCs w:val="20"/>
          <w:lang w:val="en-GB"/>
        </w:rPr>
        <w:t>SCell</w:t>
      </w:r>
      <w:proofErr w:type="spellEnd"/>
      <w:r w:rsidRPr="228332CD">
        <w:rPr>
          <w:rFonts w:ascii="Arial" w:hAnsi="Arial" w:cs="Arial"/>
          <w:sz w:val="20"/>
          <w:szCs w:val="20"/>
          <w:lang w:val="en-GB"/>
        </w:rPr>
        <w:t xml:space="preserve"> operation</w:t>
      </w:r>
      <w:r w:rsidRPr="228332CD">
        <w:rPr>
          <w:rFonts w:ascii="Arial" w:hAnsi="Arial" w:cs="Arial"/>
          <w:sz w:val="20"/>
          <w:szCs w:val="20"/>
          <w:lang w:val="en-GB" w:eastAsia="ko-KR"/>
        </w:rPr>
        <w:t xml:space="preserve">, at least the following for on-demand SSB via higher layer </w:t>
      </w:r>
      <w:r w:rsidRPr="228332CD">
        <w:rPr>
          <w:rFonts w:ascii="Arial" w:eastAsiaTheme="minorEastAsia" w:hAnsi="Arial" w:cs="Arial"/>
          <w:sz w:val="20"/>
          <w:szCs w:val="20"/>
          <w:lang w:val="en-GB" w:eastAsia="ko-KR"/>
        </w:rPr>
        <w:t xml:space="preserve">RRC </w:t>
      </w:r>
      <w:proofErr w:type="spellStart"/>
      <w:r w:rsidRPr="228332CD">
        <w:rPr>
          <w:rFonts w:ascii="Arial" w:hAnsi="Arial" w:cs="Arial"/>
          <w:sz w:val="20"/>
          <w:szCs w:val="20"/>
          <w:lang w:val="en-GB" w:eastAsia="ko-KR"/>
        </w:rPr>
        <w:t>signaling</w:t>
      </w:r>
      <w:proofErr w:type="spellEnd"/>
      <w:r w:rsidRPr="228332CD">
        <w:rPr>
          <w:rFonts w:ascii="Arial" w:hAnsi="Arial" w:cs="Arial"/>
          <w:sz w:val="20"/>
          <w:szCs w:val="20"/>
          <w:lang w:val="en-GB" w:eastAsia="ko-KR"/>
        </w:rPr>
        <w:t xml:space="preserve"> is supported.</w:t>
      </w:r>
    </w:p>
    <w:p w14:paraId="47D19FF6" w14:textId="77777777" w:rsidR="00382E02" w:rsidRPr="00382E02" w:rsidRDefault="00382E02" w:rsidP="00382E0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>Frequency of the on-demand SSB</w:t>
      </w:r>
    </w:p>
    <w:p w14:paraId="4FF2854C" w14:textId="77777777" w:rsidR="00382E02" w:rsidRPr="00382E02" w:rsidRDefault="00382E02" w:rsidP="00382E0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eastAsia="Malgun Gothic" w:hAnsi="Arial" w:cs="Arial"/>
          <w:sz w:val="20"/>
          <w:szCs w:val="20"/>
          <w:lang w:val="en-US" w:eastAsia="ko-KR"/>
        </w:rPr>
        <w:t xml:space="preserve">SSB positions within an on-demand SSB burst by using signaling similar to </w:t>
      </w:r>
      <w:proofErr w:type="spellStart"/>
      <w:r w:rsidRPr="7C4D5C26">
        <w:rPr>
          <w:rFonts w:ascii="Arial" w:eastAsia="Malgun Gothic" w:hAnsi="Arial" w:cs="Arial"/>
          <w:i/>
          <w:sz w:val="20"/>
          <w:szCs w:val="20"/>
          <w:lang w:val="en-US" w:eastAsia="ko-KR"/>
        </w:rPr>
        <w:t>ssb-</w:t>
      </w:r>
      <w:proofErr w:type="gramStart"/>
      <w:r w:rsidRPr="7C4D5C26">
        <w:rPr>
          <w:rFonts w:ascii="Arial" w:eastAsia="Malgun Gothic" w:hAnsi="Arial" w:cs="Arial"/>
          <w:i/>
          <w:sz w:val="20"/>
          <w:szCs w:val="20"/>
          <w:lang w:val="en-US" w:eastAsia="ko-KR"/>
        </w:rPr>
        <w:t>PositionsInBurst</w:t>
      </w:r>
      <w:proofErr w:type="spellEnd"/>
      <w:proofErr w:type="gramEnd"/>
    </w:p>
    <w:p w14:paraId="25F081CA" w14:textId="77777777" w:rsidR="00382E02" w:rsidRPr="00382E02" w:rsidRDefault="00382E02" w:rsidP="00382E0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>Periodicity of the on-demand SSB</w:t>
      </w:r>
    </w:p>
    <w:p w14:paraId="16AFD94F" w14:textId="77777777" w:rsidR="00382E02" w:rsidRPr="00382E02" w:rsidRDefault="00382E02" w:rsidP="00382E0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>FFS: Whether more than one on-demand SSB configurations can be configured for the cell to UE</w:t>
      </w:r>
    </w:p>
    <w:p w14:paraId="733064A4" w14:textId="77777777" w:rsidR="00382E02" w:rsidRPr="00382E02" w:rsidRDefault="00382E02" w:rsidP="00382E0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>FFS: Whether the RRC is newly introduced or existing RRC is reused</w:t>
      </w:r>
    </w:p>
    <w:bookmarkEnd w:id="25"/>
    <w:p w14:paraId="2291E995" w14:textId="77777777" w:rsidR="00382E02" w:rsidRPr="00382E02" w:rsidRDefault="00382E02" w:rsidP="00382E02">
      <w:pPr>
        <w:rPr>
          <w:rFonts w:ascii="Arial" w:hAnsi="Arial" w:cs="Arial"/>
          <w:lang w:eastAsia="x-none"/>
        </w:rPr>
      </w:pPr>
    </w:p>
    <w:p w14:paraId="52BAB24C" w14:textId="77777777" w:rsidR="00382E02" w:rsidRPr="00382E02" w:rsidRDefault="00382E02" w:rsidP="00382E02">
      <w:pPr>
        <w:rPr>
          <w:rFonts w:ascii="Arial" w:hAnsi="Arial" w:cs="Arial"/>
          <w:b/>
          <w:bCs/>
          <w:lang w:val="en-US" w:eastAsia="x-none"/>
        </w:rPr>
      </w:pPr>
      <w:r w:rsidRPr="00382E02">
        <w:rPr>
          <w:rFonts w:ascii="Arial" w:hAnsi="Arial" w:cs="Arial"/>
          <w:b/>
          <w:bCs/>
          <w:highlight w:val="green"/>
          <w:lang w:val="en-US" w:eastAsia="x-none"/>
        </w:rPr>
        <w:t>Agreement</w:t>
      </w:r>
    </w:p>
    <w:p w14:paraId="5F56FE26" w14:textId="77777777" w:rsidR="00382E02" w:rsidRPr="00382E02" w:rsidRDefault="00382E02" w:rsidP="00382E0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 xml:space="preserve">At least support L1 measurement based on on-demand SSB </w:t>
      </w:r>
    </w:p>
    <w:p w14:paraId="2760F144" w14:textId="77777777" w:rsidR="00382E02" w:rsidRPr="00382E02" w:rsidRDefault="00382E02" w:rsidP="00382E0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>For L1 measurement based on on-demand SSB, periodic, semi-persistent, [and aperiodic] L1 measurement reports based on existing CSI framework are supported.</w:t>
      </w:r>
    </w:p>
    <w:p w14:paraId="4D14820A" w14:textId="77777777" w:rsidR="00382E02" w:rsidRPr="00382E02" w:rsidRDefault="00382E02" w:rsidP="00382E02">
      <w:pPr>
        <w:pStyle w:val="ListParagraph"/>
        <w:numPr>
          <w:ilvl w:val="2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>FFS on potential enhancements of CSI report configuration and/or triggering/activation mechanisms for L1 measurement based on on-demand SSB</w:t>
      </w:r>
    </w:p>
    <w:p w14:paraId="26CD8649" w14:textId="77777777" w:rsidR="00382E02" w:rsidRPr="00382E02" w:rsidRDefault="00382E02" w:rsidP="00382E02">
      <w:pPr>
        <w:rPr>
          <w:rFonts w:ascii="Arial" w:hAnsi="Arial" w:cs="Arial"/>
          <w:lang w:val="en-US" w:eastAsia="x-none"/>
        </w:rPr>
      </w:pPr>
    </w:p>
    <w:p w14:paraId="35A57164" w14:textId="77777777" w:rsidR="00382E02" w:rsidRPr="00382E02" w:rsidRDefault="00382E02" w:rsidP="00382E02">
      <w:pPr>
        <w:rPr>
          <w:rFonts w:ascii="Arial" w:hAnsi="Arial" w:cs="Arial"/>
          <w:b/>
          <w:bCs/>
          <w:lang w:val="en-US"/>
        </w:rPr>
      </w:pPr>
      <w:r w:rsidRPr="00382E02">
        <w:rPr>
          <w:rFonts w:ascii="Arial" w:hAnsi="Arial" w:cs="Arial"/>
          <w:b/>
          <w:bCs/>
          <w:highlight w:val="green"/>
          <w:lang w:val="en-US"/>
        </w:rPr>
        <w:t>Agreement</w:t>
      </w:r>
    </w:p>
    <w:p w14:paraId="26FBDF1F" w14:textId="77777777" w:rsidR="00382E02" w:rsidRPr="00382E02" w:rsidRDefault="00382E02" w:rsidP="00382E02">
      <w:pPr>
        <w:contextualSpacing/>
        <w:jc w:val="both"/>
        <w:rPr>
          <w:rFonts w:ascii="Arial" w:eastAsia="Malgun Gothic" w:hAnsi="Arial" w:cs="Arial"/>
          <w:lang w:val="en-US" w:eastAsia="zh-CN"/>
        </w:rPr>
      </w:pPr>
      <w:r w:rsidRPr="00382E02">
        <w:rPr>
          <w:rFonts w:ascii="Arial" w:hAnsi="Arial" w:cs="Arial"/>
          <w:lang w:eastAsia="zh-CN"/>
        </w:rPr>
        <w:t xml:space="preserve">For SSB burst(s) </w:t>
      </w:r>
      <w:r w:rsidRPr="00382E02">
        <w:rPr>
          <w:rFonts w:ascii="Arial" w:hAnsi="Arial" w:cs="Arial"/>
          <w:lang w:eastAsia="ko-KR"/>
        </w:rPr>
        <w:t>indicated</w:t>
      </w:r>
      <w:r w:rsidRPr="00382E02">
        <w:rPr>
          <w:rFonts w:ascii="Arial" w:hAnsi="Arial" w:cs="Arial"/>
          <w:lang w:eastAsia="zh-CN"/>
        </w:rPr>
        <w:t xml:space="preserve"> by on-demand SSB </w:t>
      </w:r>
      <w:proofErr w:type="spellStart"/>
      <w:r w:rsidRPr="00382E02">
        <w:rPr>
          <w:rFonts w:ascii="Arial" w:hAnsi="Arial" w:cs="Arial"/>
          <w:lang w:eastAsia="zh-CN"/>
        </w:rPr>
        <w:t>SCell</w:t>
      </w:r>
      <w:proofErr w:type="spellEnd"/>
      <w:r w:rsidRPr="00382E02">
        <w:rPr>
          <w:rFonts w:ascii="Arial" w:hAnsi="Arial" w:cs="Arial"/>
          <w:lang w:eastAsia="zh-CN"/>
        </w:rPr>
        <w:t xml:space="preserve"> operation</w:t>
      </w:r>
      <w:r w:rsidRPr="00382E02">
        <w:rPr>
          <w:rFonts w:ascii="Arial" w:hAnsi="Arial" w:cs="Arial"/>
          <w:lang w:eastAsia="ko-KR"/>
        </w:rPr>
        <w:t xml:space="preserve"> via MAC CE</w:t>
      </w:r>
      <w:r w:rsidRPr="00382E02">
        <w:rPr>
          <w:rFonts w:ascii="Arial" w:hAnsi="Arial" w:cs="Arial"/>
          <w:lang w:eastAsia="zh-CN"/>
        </w:rPr>
        <w:t>,</w:t>
      </w:r>
      <w:r w:rsidRPr="00382E02">
        <w:rPr>
          <w:rFonts w:ascii="Arial" w:hAnsi="Arial" w:cs="Arial"/>
          <w:lang w:eastAsia="ko-KR"/>
        </w:rPr>
        <w:t xml:space="preserve"> </w:t>
      </w:r>
      <w:r w:rsidRPr="00382E02">
        <w:rPr>
          <w:rFonts w:ascii="Arial" w:eastAsia="Malgun Gothic" w:hAnsi="Arial" w:cs="Arial"/>
          <w:lang w:eastAsia="zh-CN"/>
        </w:rPr>
        <w:t xml:space="preserve">UE expects that </w:t>
      </w:r>
      <w:r w:rsidRPr="00382E02">
        <w:rPr>
          <w:rFonts w:ascii="Arial" w:hAnsi="Arial" w:cs="Arial"/>
          <w:lang w:eastAsia="zh-CN"/>
        </w:rPr>
        <w:t xml:space="preserve">on-demand </w:t>
      </w:r>
      <w:r w:rsidRPr="00382E02">
        <w:rPr>
          <w:rFonts w:ascii="Arial" w:eastAsia="Malgun Gothic" w:hAnsi="Arial" w:cs="Arial"/>
          <w:lang w:eastAsia="zh-CN"/>
        </w:rPr>
        <w:t>SSB burst(s) is transmitted from time instance A</w:t>
      </w:r>
      <w:r w:rsidRPr="00382E02">
        <w:rPr>
          <w:rFonts w:ascii="Arial" w:eastAsia="Malgun Gothic" w:hAnsi="Arial" w:cs="Arial"/>
          <w:lang w:eastAsia="ko-KR"/>
        </w:rPr>
        <w:t xml:space="preserve"> which is determined as follows.</w:t>
      </w:r>
    </w:p>
    <w:p w14:paraId="27AB8147" w14:textId="77777777" w:rsidR="00382E02" w:rsidRPr="00382E02" w:rsidRDefault="00382E02" w:rsidP="00382E02">
      <w:pPr>
        <w:numPr>
          <w:ilvl w:val="0"/>
          <w:numId w:val="39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Arial" w:hAnsi="Arial" w:cs="Arial"/>
          <w:lang w:eastAsia="ko-KR"/>
        </w:rPr>
      </w:pPr>
      <w:r w:rsidRPr="00382E02">
        <w:rPr>
          <w:rFonts w:ascii="Arial" w:hAnsi="Arial" w:cs="Arial"/>
          <w:lang w:eastAsia="ko-KR"/>
        </w:rPr>
        <w:t xml:space="preserve">Alt 3-1: Time instance A is [the slot boundary of] the first SSB time domain position [of actually transmitted on-demand SSB burst] which is T [slots or symbols] after the [slot or symbol] where UE receives a signalling from </w:t>
      </w:r>
      <w:proofErr w:type="spellStart"/>
      <w:r w:rsidRPr="00382E02">
        <w:rPr>
          <w:rFonts w:ascii="Arial" w:hAnsi="Arial" w:cs="Arial"/>
          <w:lang w:eastAsia="ko-KR"/>
        </w:rPr>
        <w:t>gNB</w:t>
      </w:r>
      <w:proofErr w:type="spellEnd"/>
      <w:r w:rsidRPr="00382E02">
        <w:rPr>
          <w:rFonts w:ascii="Arial" w:hAnsi="Arial" w:cs="Arial"/>
          <w:lang w:eastAsia="ko-KR"/>
        </w:rPr>
        <w:t xml:space="preserve"> to indicate on-demand SSB </w:t>
      </w:r>
      <w:proofErr w:type="gramStart"/>
      <w:r w:rsidRPr="00382E02">
        <w:rPr>
          <w:rFonts w:ascii="Arial" w:hAnsi="Arial" w:cs="Arial"/>
          <w:lang w:eastAsia="ko-KR"/>
        </w:rPr>
        <w:t>transmission</w:t>
      </w:r>
      <w:proofErr w:type="gramEnd"/>
    </w:p>
    <w:p w14:paraId="798B5289" w14:textId="77777777" w:rsidR="00382E02" w:rsidRPr="00382E02" w:rsidRDefault="00382E02" w:rsidP="00382E02">
      <w:pPr>
        <w:numPr>
          <w:ilvl w:val="1"/>
          <w:numId w:val="39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Arial" w:hAnsi="Arial" w:cs="Arial"/>
          <w:lang w:eastAsia="ko-KR"/>
        </w:rPr>
      </w:pPr>
      <w:r w:rsidRPr="00382E02">
        <w:rPr>
          <w:rFonts w:ascii="Arial" w:hAnsi="Arial" w:cs="Arial"/>
          <w:lang w:eastAsia="ko-KR"/>
        </w:rPr>
        <w:t xml:space="preserve">The SSB time domain positions of on-demand SSB burst are configured by </w:t>
      </w:r>
      <w:proofErr w:type="spellStart"/>
      <w:r w:rsidRPr="00382E02">
        <w:rPr>
          <w:rFonts w:ascii="Arial" w:hAnsi="Arial" w:cs="Arial"/>
          <w:lang w:eastAsia="ko-KR"/>
        </w:rPr>
        <w:t>gNB</w:t>
      </w:r>
      <w:proofErr w:type="spellEnd"/>
      <w:r w:rsidRPr="00382E02">
        <w:rPr>
          <w:rFonts w:ascii="Arial" w:hAnsi="Arial" w:cs="Arial"/>
          <w:lang w:eastAsia="ko-KR"/>
        </w:rPr>
        <w:t>.</w:t>
      </w:r>
    </w:p>
    <w:p w14:paraId="70EA587D" w14:textId="77777777" w:rsidR="00382E02" w:rsidRPr="00382E02" w:rsidRDefault="00382E02" w:rsidP="00382E02">
      <w:pPr>
        <w:numPr>
          <w:ilvl w:val="0"/>
          <w:numId w:val="39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Arial" w:hAnsi="Arial" w:cs="Arial"/>
          <w:lang w:eastAsia="ko-KR"/>
        </w:rPr>
      </w:pPr>
      <w:r w:rsidRPr="00382E02">
        <w:rPr>
          <w:rFonts w:ascii="Arial" w:hAnsi="Arial" w:cs="Arial"/>
          <w:lang w:eastAsia="ko-KR"/>
        </w:rPr>
        <w:t>FFS: Details of the value of T (≥ 0) including possibility of T comprising of multiple components</w:t>
      </w:r>
    </w:p>
    <w:p w14:paraId="6951A406" w14:textId="77777777" w:rsidR="00382E02" w:rsidRPr="00382E02" w:rsidRDefault="00382E02" w:rsidP="00382E02">
      <w:pPr>
        <w:numPr>
          <w:ilvl w:val="0"/>
          <w:numId w:val="39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Arial" w:hAnsi="Arial" w:cs="Arial"/>
          <w:lang w:eastAsia="ko-KR"/>
        </w:rPr>
      </w:pPr>
      <w:r w:rsidRPr="00382E02">
        <w:rPr>
          <w:rFonts w:ascii="Arial" w:hAnsi="Arial" w:cs="Arial"/>
          <w:lang w:eastAsia="ko-KR"/>
        </w:rPr>
        <w:t xml:space="preserve">Note: The value of T is not less than existing timeline required for UE’s MAC CE processing for </w:t>
      </w:r>
      <w:proofErr w:type="spellStart"/>
      <w:r w:rsidRPr="00382E02">
        <w:rPr>
          <w:rFonts w:ascii="Arial" w:hAnsi="Arial" w:cs="Arial"/>
          <w:lang w:eastAsia="ko-KR"/>
        </w:rPr>
        <w:t>SCell</w:t>
      </w:r>
      <w:proofErr w:type="spellEnd"/>
      <w:r w:rsidRPr="00382E02">
        <w:rPr>
          <w:rFonts w:ascii="Arial" w:hAnsi="Arial" w:cs="Arial"/>
          <w:lang w:eastAsia="ko-KR"/>
        </w:rPr>
        <w:t xml:space="preserve"> activation </w:t>
      </w:r>
    </w:p>
    <w:p w14:paraId="7C0E7AAE" w14:textId="77777777" w:rsidR="00382E02" w:rsidRPr="00382E02" w:rsidRDefault="00382E02" w:rsidP="00382E02">
      <w:pPr>
        <w:numPr>
          <w:ilvl w:val="0"/>
          <w:numId w:val="39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Arial" w:hAnsi="Arial" w:cs="Arial"/>
          <w:lang w:eastAsia="ko-KR"/>
        </w:rPr>
      </w:pPr>
      <w:r w:rsidRPr="00382E02">
        <w:rPr>
          <w:rFonts w:ascii="Arial" w:hAnsi="Arial" w:cs="Arial"/>
          <w:lang w:eastAsia="ko-KR"/>
        </w:rPr>
        <w:t xml:space="preserve">FFS: Whether the value of T is predefined or indicated/configured by </w:t>
      </w:r>
      <w:proofErr w:type="spellStart"/>
      <w:r w:rsidRPr="00382E02">
        <w:rPr>
          <w:rFonts w:ascii="Arial" w:hAnsi="Arial" w:cs="Arial"/>
          <w:lang w:eastAsia="ko-KR"/>
        </w:rPr>
        <w:t>gNB</w:t>
      </w:r>
      <w:proofErr w:type="spellEnd"/>
    </w:p>
    <w:p w14:paraId="528552C1" w14:textId="77777777" w:rsidR="00382E02" w:rsidRPr="00382E02" w:rsidRDefault="00382E02" w:rsidP="00382E02">
      <w:pPr>
        <w:numPr>
          <w:ilvl w:val="0"/>
          <w:numId w:val="39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Arial" w:hAnsi="Arial" w:cs="Arial"/>
          <w:lang w:eastAsia="ko-KR"/>
        </w:rPr>
      </w:pPr>
      <w:r w:rsidRPr="00382E02">
        <w:rPr>
          <w:rFonts w:ascii="Arial" w:hAnsi="Arial" w:cs="Arial"/>
          <w:lang w:eastAsia="ko-KR"/>
        </w:rPr>
        <w:t xml:space="preserve">FFS: Details of “the [slot or symbol] where UE receives a signalling from </w:t>
      </w:r>
      <w:proofErr w:type="spellStart"/>
      <w:r w:rsidRPr="00382E02">
        <w:rPr>
          <w:rFonts w:ascii="Arial" w:hAnsi="Arial" w:cs="Arial"/>
          <w:lang w:eastAsia="ko-KR"/>
        </w:rPr>
        <w:t>gNB</w:t>
      </w:r>
      <w:proofErr w:type="spellEnd"/>
      <w:r w:rsidRPr="00382E02">
        <w:rPr>
          <w:rFonts w:ascii="Arial" w:hAnsi="Arial" w:cs="Arial"/>
          <w:lang w:eastAsia="ko-KR"/>
        </w:rPr>
        <w:t xml:space="preserve">” or “the [slot or symbol] where UE transmits HARQ-ACK corresponding to a signalling from </w:t>
      </w:r>
      <w:proofErr w:type="spellStart"/>
      <w:r w:rsidRPr="00382E02">
        <w:rPr>
          <w:rFonts w:ascii="Arial" w:hAnsi="Arial" w:cs="Arial"/>
          <w:lang w:eastAsia="ko-KR"/>
        </w:rPr>
        <w:t>gNB</w:t>
      </w:r>
      <w:proofErr w:type="spellEnd"/>
      <w:r w:rsidRPr="00382E02">
        <w:rPr>
          <w:rFonts w:ascii="Arial" w:hAnsi="Arial" w:cs="Arial"/>
          <w:lang w:eastAsia="ko-KR"/>
        </w:rPr>
        <w:t xml:space="preserve"> to trigger on-demand SSB”</w:t>
      </w:r>
    </w:p>
    <w:p w14:paraId="5FC4A588" w14:textId="77777777" w:rsidR="00382E02" w:rsidRPr="00382E02" w:rsidRDefault="00382E02" w:rsidP="00382E02">
      <w:pPr>
        <w:rPr>
          <w:rFonts w:ascii="Arial" w:hAnsi="Arial" w:cs="Arial"/>
          <w:lang w:eastAsia="ko-KR"/>
        </w:rPr>
      </w:pPr>
      <w:r w:rsidRPr="00382E02">
        <w:rPr>
          <w:rFonts w:ascii="Arial" w:hAnsi="Arial" w:cs="Arial"/>
          <w:lang w:eastAsia="ko-KR"/>
        </w:rPr>
        <w:t xml:space="preserve">Above applies at least for the case where </w:t>
      </w:r>
      <w:proofErr w:type="spellStart"/>
      <w:r w:rsidRPr="00382E02">
        <w:rPr>
          <w:rFonts w:ascii="Arial" w:hAnsi="Arial" w:cs="Arial"/>
          <w:lang w:eastAsia="ko-KR"/>
        </w:rPr>
        <w:t>SCell</w:t>
      </w:r>
      <w:proofErr w:type="spellEnd"/>
      <w:r w:rsidRPr="00382E02">
        <w:rPr>
          <w:rFonts w:ascii="Arial" w:hAnsi="Arial" w:cs="Arial"/>
          <w:lang w:eastAsia="ko-KR"/>
        </w:rPr>
        <w:t xml:space="preserve"> with on demand SSB transmission and cell with signalling transmission have the same numerology.</w:t>
      </w:r>
    </w:p>
    <w:p w14:paraId="160F3012" w14:textId="77777777" w:rsidR="00382E02" w:rsidRPr="00382E02" w:rsidRDefault="00382E02" w:rsidP="00382E02">
      <w:pPr>
        <w:rPr>
          <w:rFonts w:ascii="Arial" w:hAnsi="Arial" w:cs="Arial"/>
          <w:lang w:eastAsia="ko-KR"/>
        </w:rPr>
      </w:pPr>
      <w:bookmarkStart w:id="26" w:name="_Hlk171155913"/>
    </w:p>
    <w:p w14:paraId="5FB3D7F6" w14:textId="77777777" w:rsidR="00382E02" w:rsidRPr="00382E02" w:rsidRDefault="00382E02" w:rsidP="00382E02">
      <w:pPr>
        <w:rPr>
          <w:rFonts w:ascii="Arial" w:hAnsi="Arial" w:cs="Arial"/>
          <w:b/>
          <w:bCs/>
          <w:lang w:val="en-US"/>
        </w:rPr>
      </w:pPr>
      <w:r w:rsidRPr="00382E02">
        <w:rPr>
          <w:rFonts w:ascii="Arial" w:hAnsi="Arial" w:cs="Arial"/>
          <w:b/>
          <w:bCs/>
          <w:highlight w:val="green"/>
          <w:lang w:val="en-US"/>
        </w:rPr>
        <w:t>Agreement</w:t>
      </w:r>
    </w:p>
    <w:p w14:paraId="1170E5C4" w14:textId="77777777" w:rsidR="00382E02" w:rsidRPr="00382E02" w:rsidRDefault="00382E02" w:rsidP="00382E02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hAnsi="Arial" w:cs="Arial"/>
          <w:sz w:val="20"/>
          <w:szCs w:val="20"/>
          <w:lang w:val="en-US" w:eastAsia="ko-KR"/>
        </w:rPr>
        <w:t>For</w:t>
      </w:r>
      <w:r w:rsidRPr="7C4D5C26">
        <w:rPr>
          <w:rFonts w:ascii="Arial" w:hAnsi="Arial" w:cs="Arial"/>
          <w:sz w:val="20"/>
          <w:szCs w:val="20"/>
          <w:lang w:val="en-US"/>
        </w:rPr>
        <w:t xml:space="preserve"> a cell supporting on-demand SSB </w:t>
      </w:r>
      <w:proofErr w:type="spellStart"/>
      <w:r w:rsidRPr="7C4D5C26">
        <w:rPr>
          <w:rFonts w:ascii="Arial" w:hAnsi="Arial" w:cs="Arial"/>
          <w:sz w:val="20"/>
          <w:szCs w:val="20"/>
          <w:lang w:val="en-US"/>
        </w:rPr>
        <w:t>SCell</w:t>
      </w:r>
      <w:proofErr w:type="spellEnd"/>
      <w:r w:rsidRPr="7C4D5C26">
        <w:rPr>
          <w:rFonts w:ascii="Arial" w:hAnsi="Arial" w:cs="Arial"/>
          <w:sz w:val="20"/>
          <w:szCs w:val="20"/>
          <w:lang w:val="en-US"/>
        </w:rPr>
        <w:t xml:space="preserve"> operation</w:t>
      </w:r>
      <w:r w:rsidRPr="7C4D5C26">
        <w:rPr>
          <w:rFonts w:ascii="Arial" w:hAnsi="Arial" w:cs="Arial"/>
          <w:sz w:val="20"/>
          <w:szCs w:val="20"/>
          <w:lang w:val="en-US" w:eastAsia="ko-KR"/>
        </w:rPr>
        <w:t>, at least the following</w:t>
      </w:r>
      <w:r w:rsidRPr="7C4D5C26">
        <w:rPr>
          <w:rFonts w:ascii="Arial" w:eastAsiaTheme="minorEastAsia" w:hAnsi="Arial" w:cs="Arial"/>
          <w:sz w:val="20"/>
          <w:szCs w:val="20"/>
          <w:lang w:val="en-US" w:eastAsia="ko-KR"/>
        </w:rPr>
        <w:t>s</w:t>
      </w:r>
      <w:r w:rsidRPr="7C4D5C26">
        <w:rPr>
          <w:rFonts w:ascii="Arial" w:hAnsi="Arial" w:cs="Arial"/>
          <w:sz w:val="20"/>
          <w:szCs w:val="20"/>
          <w:lang w:val="en-US" w:eastAsia="ko-KR"/>
        </w:rPr>
        <w:t xml:space="preserve"> for on-demand SSB </w:t>
      </w:r>
      <w:r w:rsidRPr="7C4D5C26">
        <w:rPr>
          <w:rFonts w:ascii="Arial" w:eastAsiaTheme="minorEastAsia" w:hAnsi="Arial" w:cs="Arial"/>
          <w:sz w:val="20"/>
          <w:szCs w:val="20"/>
          <w:lang w:val="en-US" w:eastAsia="ko-KR"/>
        </w:rPr>
        <w:t>are known to UE</w:t>
      </w:r>
      <w:r w:rsidRPr="7C4D5C26">
        <w:rPr>
          <w:rFonts w:ascii="Arial" w:hAnsi="Arial" w:cs="Arial"/>
          <w:sz w:val="20"/>
          <w:szCs w:val="20"/>
          <w:lang w:val="en-US" w:eastAsia="ko-KR"/>
        </w:rPr>
        <w:t>.</w:t>
      </w:r>
    </w:p>
    <w:p w14:paraId="332B4B2C" w14:textId="77777777" w:rsidR="00382E02" w:rsidRPr="00382E02" w:rsidRDefault="00382E02" w:rsidP="00382E0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>Sub-carrier spacing of the on-demand SSB</w:t>
      </w:r>
    </w:p>
    <w:p w14:paraId="1EEFAEF4" w14:textId="77777777" w:rsidR="00382E02" w:rsidRPr="00382E02" w:rsidRDefault="00382E02" w:rsidP="00382E0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>Physical Cell ID of the on-demand SSB</w:t>
      </w:r>
    </w:p>
    <w:p w14:paraId="6C17838E" w14:textId="77777777" w:rsidR="00382E02" w:rsidRPr="00382E02" w:rsidRDefault="00382E02" w:rsidP="00382E0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>Location of on-demand SSB burst</w:t>
      </w:r>
    </w:p>
    <w:p w14:paraId="5D1ED246" w14:textId="77777777" w:rsidR="00382E02" w:rsidRPr="00382E02" w:rsidRDefault="00382E02" w:rsidP="00382E0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proofErr w:type="gramStart"/>
      <w:r w:rsidRPr="228332CD">
        <w:rPr>
          <w:rFonts w:ascii="Arial" w:eastAsia="Malgun Gothic" w:hAnsi="Arial" w:cs="Arial"/>
          <w:sz w:val="20"/>
          <w:szCs w:val="20"/>
          <w:lang w:val="en-GB" w:eastAsia="ko-KR"/>
        </w:rPr>
        <w:t>Downlink</w:t>
      </w:r>
      <w:proofErr w:type="gramEnd"/>
      <w:r w:rsidRPr="228332CD">
        <w:rPr>
          <w:rFonts w:ascii="Arial" w:eastAsia="Malgun Gothic" w:hAnsi="Arial" w:cs="Arial"/>
          <w:sz w:val="20"/>
          <w:szCs w:val="20"/>
          <w:lang w:val="en-GB" w:eastAsia="ko-KR"/>
        </w:rPr>
        <w:t xml:space="preserve"> transmit power of on-demand SSB</w:t>
      </w:r>
    </w:p>
    <w:p w14:paraId="0275B2A8" w14:textId="77777777" w:rsidR="00382E02" w:rsidRPr="00382E02" w:rsidRDefault="00382E02" w:rsidP="00382E0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 xml:space="preserve">FFS: Other parameters </w:t>
      </w:r>
    </w:p>
    <w:p w14:paraId="785387BB" w14:textId="77777777" w:rsidR="00382E02" w:rsidRPr="00382E02" w:rsidRDefault="00382E02" w:rsidP="00382E0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228332CD">
        <w:rPr>
          <w:rFonts w:ascii="Arial" w:eastAsia="Malgun Gothic" w:hAnsi="Arial" w:cs="Arial"/>
          <w:sz w:val="20"/>
          <w:szCs w:val="20"/>
          <w:lang w:val="en-GB" w:eastAsia="ko-KR"/>
        </w:rPr>
        <w:t>FFS: Whether each of above parameters is configured/indicated explicitly or not</w:t>
      </w:r>
    </w:p>
    <w:bookmarkEnd w:id="26"/>
    <w:p w14:paraId="4E35A7AA" w14:textId="77777777" w:rsidR="00382E02" w:rsidRPr="00382E02" w:rsidRDefault="00382E02" w:rsidP="00382E02"/>
    <w:p w14:paraId="649EC69C" w14:textId="77777777" w:rsidR="00276A19" w:rsidRPr="00CD3B42" w:rsidRDefault="00276A19" w:rsidP="00276A19">
      <w:pPr>
        <w:pStyle w:val="Reference"/>
        <w:numPr>
          <w:ilvl w:val="0"/>
          <w:numId w:val="0"/>
        </w:numPr>
        <w:ind w:left="567" w:hanging="567"/>
        <w:rPr>
          <w:rFonts w:cs="Arial"/>
          <w:lang w:val="en-US"/>
        </w:rPr>
      </w:pPr>
    </w:p>
    <w:sectPr w:rsidR="00276A19" w:rsidRPr="00CD3B42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D288E" w14:textId="77777777" w:rsidR="00697448" w:rsidRDefault="00697448">
      <w:r>
        <w:separator/>
      </w:r>
    </w:p>
  </w:endnote>
  <w:endnote w:type="continuationSeparator" w:id="0">
    <w:p w14:paraId="7F508B1F" w14:textId="77777777" w:rsidR="00697448" w:rsidRDefault="00697448">
      <w:r>
        <w:continuationSeparator/>
      </w:r>
    </w:p>
  </w:endnote>
  <w:endnote w:type="continuationNotice" w:id="1">
    <w:p w14:paraId="2DF93C66" w14:textId="77777777" w:rsidR="00697448" w:rsidRDefault="006974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4610C" w14:textId="77777777" w:rsidR="00697448" w:rsidRDefault="00697448">
      <w:r>
        <w:separator/>
      </w:r>
    </w:p>
  </w:footnote>
  <w:footnote w:type="continuationSeparator" w:id="0">
    <w:p w14:paraId="3D488AB0" w14:textId="77777777" w:rsidR="00697448" w:rsidRDefault="00697448">
      <w:r>
        <w:continuationSeparator/>
      </w:r>
    </w:p>
  </w:footnote>
  <w:footnote w:type="continuationNotice" w:id="1">
    <w:p w14:paraId="69BA155D" w14:textId="77777777" w:rsidR="00697448" w:rsidRDefault="006974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8266E2"/>
    <w:multiLevelType w:val="hybridMultilevel"/>
    <w:tmpl w:val="6F50E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774C0B9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EC53994"/>
    <w:multiLevelType w:val="hybridMultilevel"/>
    <w:tmpl w:val="7584B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2445A6D"/>
    <w:multiLevelType w:val="hybridMultilevel"/>
    <w:tmpl w:val="A13E46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5140D57"/>
    <w:multiLevelType w:val="hybridMultilevel"/>
    <w:tmpl w:val="E9E472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3235515"/>
    <w:multiLevelType w:val="hybridMultilevel"/>
    <w:tmpl w:val="78ACC7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60713998">
    <w:abstractNumId w:val="4"/>
  </w:num>
  <w:num w:numId="2" w16cid:durableId="906646301">
    <w:abstractNumId w:val="24"/>
  </w:num>
  <w:num w:numId="3" w16cid:durableId="1044866941">
    <w:abstractNumId w:val="17"/>
  </w:num>
  <w:num w:numId="4" w16cid:durableId="1231427303">
    <w:abstractNumId w:val="18"/>
  </w:num>
  <w:num w:numId="5" w16cid:durableId="1072850479">
    <w:abstractNumId w:val="14"/>
  </w:num>
  <w:num w:numId="6" w16cid:durableId="394863115">
    <w:abstractNumId w:val="23"/>
  </w:num>
  <w:num w:numId="7" w16cid:durableId="390274823">
    <w:abstractNumId w:val="28"/>
  </w:num>
  <w:num w:numId="8" w16cid:durableId="319772151">
    <w:abstractNumId w:val="15"/>
  </w:num>
  <w:num w:numId="9" w16cid:durableId="440954205">
    <w:abstractNumId w:val="11"/>
  </w:num>
  <w:num w:numId="10" w16cid:durableId="1224482132">
    <w:abstractNumId w:val="2"/>
  </w:num>
  <w:num w:numId="11" w16cid:durableId="314141057">
    <w:abstractNumId w:val="1"/>
  </w:num>
  <w:num w:numId="12" w16cid:durableId="1678918617">
    <w:abstractNumId w:val="0"/>
  </w:num>
  <w:num w:numId="13" w16cid:durableId="1497648589">
    <w:abstractNumId w:val="26"/>
  </w:num>
  <w:num w:numId="14" w16cid:durableId="1710256290">
    <w:abstractNumId w:val="27"/>
  </w:num>
  <w:num w:numId="15" w16cid:durableId="1503163078">
    <w:abstractNumId w:val="20"/>
  </w:num>
  <w:num w:numId="16" w16cid:durableId="1310598948">
    <w:abstractNumId w:val="30"/>
  </w:num>
  <w:num w:numId="17" w16cid:durableId="1740782811">
    <w:abstractNumId w:val="8"/>
  </w:num>
  <w:num w:numId="18" w16cid:durableId="1461649906">
    <w:abstractNumId w:val="9"/>
  </w:num>
  <w:num w:numId="19" w16cid:durableId="1006636967">
    <w:abstractNumId w:val="6"/>
  </w:num>
  <w:num w:numId="20" w16cid:durableId="1415129450">
    <w:abstractNumId w:val="35"/>
  </w:num>
  <w:num w:numId="21" w16cid:durableId="302731420">
    <w:abstractNumId w:val="16"/>
  </w:num>
  <w:num w:numId="22" w16cid:durableId="1828281064">
    <w:abstractNumId w:val="33"/>
  </w:num>
  <w:num w:numId="23" w16cid:durableId="11153219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698695635">
    <w:abstractNumId w:val="25"/>
  </w:num>
  <w:num w:numId="25" w16cid:durableId="814489860">
    <w:abstractNumId w:val="29"/>
  </w:num>
  <w:num w:numId="26" w16cid:durableId="723338061">
    <w:abstractNumId w:val="10"/>
  </w:num>
  <w:num w:numId="27" w16cid:durableId="501316963">
    <w:abstractNumId w:val="13"/>
  </w:num>
  <w:num w:numId="28" w16cid:durableId="812528649">
    <w:abstractNumId w:val="32"/>
  </w:num>
  <w:num w:numId="29" w16cid:durableId="1737320535">
    <w:abstractNumId w:val="7"/>
  </w:num>
  <w:num w:numId="30" w16cid:durableId="2009362970">
    <w:abstractNumId w:val="17"/>
  </w:num>
  <w:num w:numId="31" w16cid:durableId="2123917114">
    <w:abstractNumId w:val="17"/>
    <w:lvlOverride w:ilvl="0">
      <w:startOverride w:val="1"/>
    </w:lvlOverride>
  </w:num>
  <w:num w:numId="32" w16cid:durableId="1370108124">
    <w:abstractNumId w:val="17"/>
    <w:lvlOverride w:ilvl="0">
      <w:startOverride w:val="1"/>
    </w:lvlOverride>
  </w:num>
  <w:num w:numId="33" w16cid:durableId="1437362302">
    <w:abstractNumId w:val="19"/>
  </w:num>
  <w:num w:numId="34" w16cid:durableId="1014114995">
    <w:abstractNumId w:val="21"/>
  </w:num>
  <w:num w:numId="35" w16cid:durableId="1658916639">
    <w:abstractNumId w:val="36"/>
  </w:num>
  <w:num w:numId="36" w16cid:durableId="494227565">
    <w:abstractNumId w:val="5"/>
  </w:num>
  <w:num w:numId="37" w16cid:durableId="36517677">
    <w:abstractNumId w:val="31"/>
  </w:num>
  <w:num w:numId="38" w16cid:durableId="274336988">
    <w:abstractNumId w:val="12"/>
  </w:num>
  <w:num w:numId="39" w16cid:durableId="2030836198">
    <w:abstractNumId w:val="22"/>
  </w:num>
  <w:num w:numId="40" w16cid:durableId="119514597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BE"/>
    <w:rsid w:val="000006E1"/>
    <w:rsid w:val="00001707"/>
    <w:rsid w:val="00001C07"/>
    <w:rsid w:val="00002955"/>
    <w:rsid w:val="00002A37"/>
    <w:rsid w:val="00005636"/>
    <w:rsid w:val="0000564C"/>
    <w:rsid w:val="00006417"/>
    <w:rsid w:val="00006446"/>
    <w:rsid w:val="00006896"/>
    <w:rsid w:val="000069EB"/>
    <w:rsid w:val="00007CDC"/>
    <w:rsid w:val="00011B28"/>
    <w:rsid w:val="000126D6"/>
    <w:rsid w:val="000145AC"/>
    <w:rsid w:val="00015D15"/>
    <w:rsid w:val="0001646D"/>
    <w:rsid w:val="00017180"/>
    <w:rsid w:val="00020279"/>
    <w:rsid w:val="00021EC4"/>
    <w:rsid w:val="000220E7"/>
    <w:rsid w:val="00022DFE"/>
    <w:rsid w:val="00023BA8"/>
    <w:rsid w:val="0002564D"/>
    <w:rsid w:val="00025ECA"/>
    <w:rsid w:val="00026577"/>
    <w:rsid w:val="000265BC"/>
    <w:rsid w:val="00027F1D"/>
    <w:rsid w:val="000312AB"/>
    <w:rsid w:val="000325B8"/>
    <w:rsid w:val="000338CC"/>
    <w:rsid w:val="00033D5B"/>
    <w:rsid w:val="00034C15"/>
    <w:rsid w:val="00036762"/>
    <w:rsid w:val="00036BA1"/>
    <w:rsid w:val="00037D8C"/>
    <w:rsid w:val="000422E2"/>
    <w:rsid w:val="00042F22"/>
    <w:rsid w:val="000444EF"/>
    <w:rsid w:val="00044DB4"/>
    <w:rsid w:val="00045876"/>
    <w:rsid w:val="00045D02"/>
    <w:rsid w:val="000460D3"/>
    <w:rsid w:val="00052A07"/>
    <w:rsid w:val="000534E3"/>
    <w:rsid w:val="00055320"/>
    <w:rsid w:val="00055637"/>
    <w:rsid w:val="0005606A"/>
    <w:rsid w:val="00057117"/>
    <w:rsid w:val="00057EE8"/>
    <w:rsid w:val="00060B61"/>
    <w:rsid w:val="000616E7"/>
    <w:rsid w:val="000620FE"/>
    <w:rsid w:val="0006297B"/>
    <w:rsid w:val="00062BE1"/>
    <w:rsid w:val="00062E54"/>
    <w:rsid w:val="000647A9"/>
    <w:rsid w:val="0006487E"/>
    <w:rsid w:val="00064BD3"/>
    <w:rsid w:val="000657A4"/>
    <w:rsid w:val="000659B8"/>
    <w:rsid w:val="00065BE1"/>
    <w:rsid w:val="00065C71"/>
    <w:rsid w:val="00065E1A"/>
    <w:rsid w:val="00074775"/>
    <w:rsid w:val="00077E5F"/>
    <w:rsid w:val="0008036A"/>
    <w:rsid w:val="00081AE6"/>
    <w:rsid w:val="00084D13"/>
    <w:rsid w:val="000855EB"/>
    <w:rsid w:val="000858D1"/>
    <w:rsid w:val="00085B52"/>
    <w:rsid w:val="00085BC0"/>
    <w:rsid w:val="00085C09"/>
    <w:rsid w:val="00085C8C"/>
    <w:rsid w:val="000866F2"/>
    <w:rsid w:val="0009009F"/>
    <w:rsid w:val="00090E10"/>
    <w:rsid w:val="00091557"/>
    <w:rsid w:val="00091ECD"/>
    <w:rsid w:val="00092385"/>
    <w:rsid w:val="000924C1"/>
    <w:rsid w:val="000924F0"/>
    <w:rsid w:val="000928BA"/>
    <w:rsid w:val="00093474"/>
    <w:rsid w:val="00093F95"/>
    <w:rsid w:val="0009510F"/>
    <w:rsid w:val="00095ABD"/>
    <w:rsid w:val="000972A1"/>
    <w:rsid w:val="000A01ED"/>
    <w:rsid w:val="000A18CF"/>
    <w:rsid w:val="000A1B7B"/>
    <w:rsid w:val="000A514F"/>
    <w:rsid w:val="000A56F2"/>
    <w:rsid w:val="000A6B23"/>
    <w:rsid w:val="000B1C42"/>
    <w:rsid w:val="000B2719"/>
    <w:rsid w:val="000B3A8F"/>
    <w:rsid w:val="000B4AB9"/>
    <w:rsid w:val="000B58C3"/>
    <w:rsid w:val="000B61E9"/>
    <w:rsid w:val="000C165A"/>
    <w:rsid w:val="000C24BD"/>
    <w:rsid w:val="000C2E19"/>
    <w:rsid w:val="000C30AB"/>
    <w:rsid w:val="000C3140"/>
    <w:rsid w:val="000C4E4B"/>
    <w:rsid w:val="000C7107"/>
    <w:rsid w:val="000D0348"/>
    <w:rsid w:val="000D0D07"/>
    <w:rsid w:val="000D4797"/>
    <w:rsid w:val="000D4E2C"/>
    <w:rsid w:val="000E0527"/>
    <w:rsid w:val="000E1A90"/>
    <w:rsid w:val="000E1E92"/>
    <w:rsid w:val="000E56F4"/>
    <w:rsid w:val="000E58E4"/>
    <w:rsid w:val="000F06D6"/>
    <w:rsid w:val="000F0A91"/>
    <w:rsid w:val="000F0EB1"/>
    <w:rsid w:val="000F1106"/>
    <w:rsid w:val="000F1366"/>
    <w:rsid w:val="000F1652"/>
    <w:rsid w:val="000F16EA"/>
    <w:rsid w:val="000F27D4"/>
    <w:rsid w:val="000F3BE9"/>
    <w:rsid w:val="000F3F6C"/>
    <w:rsid w:val="000F5575"/>
    <w:rsid w:val="000F6DF3"/>
    <w:rsid w:val="000F7013"/>
    <w:rsid w:val="000F7CBF"/>
    <w:rsid w:val="001005FF"/>
    <w:rsid w:val="001014F6"/>
    <w:rsid w:val="00102055"/>
    <w:rsid w:val="0010390D"/>
    <w:rsid w:val="00106295"/>
    <w:rsid w:val="001062FB"/>
    <w:rsid w:val="001063E6"/>
    <w:rsid w:val="00110F85"/>
    <w:rsid w:val="00112397"/>
    <w:rsid w:val="001136C2"/>
    <w:rsid w:val="00113CF4"/>
    <w:rsid w:val="001153EA"/>
    <w:rsid w:val="00115643"/>
    <w:rsid w:val="00116765"/>
    <w:rsid w:val="001219F5"/>
    <w:rsid w:val="00121A20"/>
    <w:rsid w:val="00123543"/>
    <w:rsid w:val="0012377F"/>
    <w:rsid w:val="00124265"/>
    <w:rsid w:val="00124314"/>
    <w:rsid w:val="001248D1"/>
    <w:rsid w:val="00124F91"/>
    <w:rsid w:val="0012552E"/>
    <w:rsid w:val="00126B4A"/>
    <w:rsid w:val="00126B77"/>
    <w:rsid w:val="00132CA7"/>
    <w:rsid w:val="00132FD0"/>
    <w:rsid w:val="001344C0"/>
    <w:rsid w:val="001346FA"/>
    <w:rsid w:val="00135252"/>
    <w:rsid w:val="00136E4B"/>
    <w:rsid w:val="00137AB5"/>
    <w:rsid w:val="00137F0B"/>
    <w:rsid w:val="00142E09"/>
    <w:rsid w:val="001512B3"/>
    <w:rsid w:val="00151E23"/>
    <w:rsid w:val="001526E0"/>
    <w:rsid w:val="00153414"/>
    <w:rsid w:val="001540A5"/>
    <w:rsid w:val="001551B5"/>
    <w:rsid w:val="00157207"/>
    <w:rsid w:val="001618BB"/>
    <w:rsid w:val="001659C1"/>
    <w:rsid w:val="00173A8E"/>
    <w:rsid w:val="00173F7C"/>
    <w:rsid w:val="0017474E"/>
    <w:rsid w:val="00174D95"/>
    <w:rsid w:val="0017502C"/>
    <w:rsid w:val="0018143F"/>
    <w:rsid w:val="0018176E"/>
    <w:rsid w:val="00181FF8"/>
    <w:rsid w:val="00182F9A"/>
    <w:rsid w:val="0019060E"/>
    <w:rsid w:val="00190AC1"/>
    <w:rsid w:val="001910F6"/>
    <w:rsid w:val="0019341A"/>
    <w:rsid w:val="001934FF"/>
    <w:rsid w:val="001935B5"/>
    <w:rsid w:val="00197941"/>
    <w:rsid w:val="00197DF9"/>
    <w:rsid w:val="001A10D0"/>
    <w:rsid w:val="001A1987"/>
    <w:rsid w:val="001A1DBD"/>
    <w:rsid w:val="001A2564"/>
    <w:rsid w:val="001A39D1"/>
    <w:rsid w:val="001A3D95"/>
    <w:rsid w:val="001A5834"/>
    <w:rsid w:val="001A609D"/>
    <w:rsid w:val="001A6173"/>
    <w:rsid w:val="001A6CBA"/>
    <w:rsid w:val="001B0D97"/>
    <w:rsid w:val="001B4C43"/>
    <w:rsid w:val="001B4D3A"/>
    <w:rsid w:val="001B5A5D"/>
    <w:rsid w:val="001B6BF2"/>
    <w:rsid w:val="001C1CE5"/>
    <w:rsid w:val="001C264D"/>
    <w:rsid w:val="001C3D2A"/>
    <w:rsid w:val="001C5CB8"/>
    <w:rsid w:val="001C6827"/>
    <w:rsid w:val="001D51BA"/>
    <w:rsid w:val="001D53E7"/>
    <w:rsid w:val="001D548E"/>
    <w:rsid w:val="001D6342"/>
    <w:rsid w:val="001D65FF"/>
    <w:rsid w:val="001D6D53"/>
    <w:rsid w:val="001E02DE"/>
    <w:rsid w:val="001E4950"/>
    <w:rsid w:val="001E538D"/>
    <w:rsid w:val="001E58E2"/>
    <w:rsid w:val="001E5C77"/>
    <w:rsid w:val="001E6C77"/>
    <w:rsid w:val="001E7AED"/>
    <w:rsid w:val="001F0B95"/>
    <w:rsid w:val="001F14BD"/>
    <w:rsid w:val="001F248F"/>
    <w:rsid w:val="001F24FF"/>
    <w:rsid w:val="001F2D24"/>
    <w:rsid w:val="001F3916"/>
    <w:rsid w:val="001F41ED"/>
    <w:rsid w:val="001F54C5"/>
    <w:rsid w:val="001F662C"/>
    <w:rsid w:val="001F7074"/>
    <w:rsid w:val="00200490"/>
    <w:rsid w:val="00201F3A"/>
    <w:rsid w:val="00203F96"/>
    <w:rsid w:val="0020549D"/>
    <w:rsid w:val="00205565"/>
    <w:rsid w:val="002069B2"/>
    <w:rsid w:val="00207FA3"/>
    <w:rsid w:val="00212A11"/>
    <w:rsid w:val="00214DA8"/>
    <w:rsid w:val="00215423"/>
    <w:rsid w:val="002158FA"/>
    <w:rsid w:val="0021728C"/>
    <w:rsid w:val="0021736D"/>
    <w:rsid w:val="00217FB2"/>
    <w:rsid w:val="00220600"/>
    <w:rsid w:val="00220F9F"/>
    <w:rsid w:val="002224DB"/>
    <w:rsid w:val="00223FCB"/>
    <w:rsid w:val="002252C3"/>
    <w:rsid w:val="002258E1"/>
    <w:rsid w:val="0022590B"/>
    <w:rsid w:val="00225C54"/>
    <w:rsid w:val="00227045"/>
    <w:rsid w:val="00230765"/>
    <w:rsid w:val="00230D18"/>
    <w:rsid w:val="002319E4"/>
    <w:rsid w:val="00232730"/>
    <w:rsid w:val="00232B42"/>
    <w:rsid w:val="002334B5"/>
    <w:rsid w:val="00233A5A"/>
    <w:rsid w:val="00235632"/>
    <w:rsid w:val="00235872"/>
    <w:rsid w:val="00241559"/>
    <w:rsid w:val="002435B3"/>
    <w:rsid w:val="002458EB"/>
    <w:rsid w:val="002500C8"/>
    <w:rsid w:val="0025389B"/>
    <w:rsid w:val="00253D35"/>
    <w:rsid w:val="00254044"/>
    <w:rsid w:val="00254FFE"/>
    <w:rsid w:val="0025614C"/>
    <w:rsid w:val="00257543"/>
    <w:rsid w:val="002617E7"/>
    <w:rsid w:val="00262C33"/>
    <w:rsid w:val="00262CB1"/>
    <w:rsid w:val="00264228"/>
    <w:rsid w:val="00264334"/>
    <w:rsid w:val="0026473E"/>
    <w:rsid w:val="00266214"/>
    <w:rsid w:val="00267C83"/>
    <w:rsid w:val="002708C1"/>
    <w:rsid w:val="0027091E"/>
    <w:rsid w:val="0027144F"/>
    <w:rsid w:val="00271813"/>
    <w:rsid w:val="00271F3A"/>
    <w:rsid w:val="00273278"/>
    <w:rsid w:val="002737F4"/>
    <w:rsid w:val="00274752"/>
    <w:rsid w:val="002759D2"/>
    <w:rsid w:val="00276A19"/>
    <w:rsid w:val="002805F5"/>
    <w:rsid w:val="00280751"/>
    <w:rsid w:val="00280D85"/>
    <w:rsid w:val="0028280A"/>
    <w:rsid w:val="002849F6"/>
    <w:rsid w:val="00286ACD"/>
    <w:rsid w:val="00287838"/>
    <w:rsid w:val="002907B5"/>
    <w:rsid w:val="00292EB7"/>
    <w:rsid w:val="00296227"/>
    <w:rsid w:val="0029648B"/>
    <w:rsid w:val="00296F44"/>
    <w:rsid w:val="0029777D"/>
    <w:rsid w:val="002A055E"/>
    <w:rsid w:val="002A0C2A"/>
    <w:rsid w:val="002A11B0"/>
    <w:rsid w:val="002A1D4E"/>
    <w:rsid w:val="002A2090"/>
    <w:rsid w:val="002A2869"/>
    <w:rsid w:val="002A2FEB"/>
    <w:rsid w:val="002A332B"/>
    <w:rsid w:val="002A3A6A"/>
    <w:rsid w:val="002A3EBC"/>
    <w:rsid w:val="002A4608"/>
    <w:rsid w:val="002B1270"/>
    <w:rsid w:val="002B24D6"/>
    <w:rsid w:val="002B2EC1"/>
    <w:rsid w:val="002B3535"/>
    <w:rsid w:val="002B5980"/>
    <w:rsid w:val="002B5FE7"/>
    <w:rsid w:val="002C1CD9"/>
    <w:rsid w:val="002C37C7"/>
    <w:rsid w:val="002C4035"/>
    <w:rsid w:val="002C41E6"/>
    <w:rsid w:val="002C586F"/>
    <w:rsid w:val="002C6F99"/>
    <w:rsid w:val="002D071A"/>
    <w:rsid w:val="002D279D"/>
    <w:rsid w:val="002D34B2"/>
    <w:rsid w:val="002D421F"/>
    <w:rsid w:val="002D48B0"/>
    <w:rsid w:val="002D506D"/>
    <w:rsid w:val="002D5B37"/>
    <w:rsid w:val="002D7637"/>
    <w:rsid w:val="002D7DBA"/>
    <w:rsid w:val="002E0496"/>
    <w:rsid w:val="002E17F2"/>
    <w:rsid w:val="002E18CF"/>
    <w:rsid w:val="002E1AAC"/>
    <w:rsid w:val="002E1E2E"/>
    <w:rsid w:val="002E4011"/>
    <w:rsid w:val="002E43C4"/>
    <w:rsid w:val="002E4F29"/>
    <w:rsid w:val="002E68E1"/>
    <w:rsid w:val="002E7CAE"/>
    <w:rsid w:val="002F2771"/>
    <w:rsid w:val="002F37A9"/>
    <w:rsid w:val="002F4A80"/>
    <w:rsid w:val="002F77E1"/>
    <w:rsid w:val="00301CE6"/>
    <w:rsid w:val="0030256B"/>
    <w:rsid w:val="00302585"/>
    <w:rsid w:val="0030487F"/>
    <w:rsid w:val="0030501F"/>
    <w:rsid w:val="00305E53"/>
    <w:rsid w:val="0030744F"/>
    <w:rsid w:val="003077C3"/>
    <w:rsid w:val="00307BA1"/>
    <w:rsid w:val="00311702"/>
    <w:rsid w:val="00311E82"/>
    <w:rsid w:val="00313FD6"/>
    <w:rsid w:val="003143BD"/>
    <w:rsid w:val="00314B31"/>
    <w:rsid w:val="00315363"/>
    <w:rsid w:val="003161D8"/>
    <w:rsid w:val="003165CF"/>
    <w:rsid w:val="003203ED"/>
    <w:rsid w:val="00322C9F"/>
    <w:rsid w:val="00322DD8"/>
    <w:rsid w:val="00323F5D"/>
    <w:rsid w:val="00323FBE"/>
    <w:rsid w:val="00324D23"/>
    <w:rsid w:val="00325549"/>
    <w:rsid w:val="003258E5"/>
    <w:rsid w:val="003267B7"/>
    <w:rsid w:val="00326805"/>
    <w:rsid w:val="00331751"/>
    <w:rsid w:val="00331AD2"/>
    <w:rsid w:val="00334579"/>
    <w:rsid w:val="00335858"/>
    <w:rsid w:val="00336BDA"/>
    <w:rsid w:val="0033788E"/>
    <w:rsid w:val="00342BD7"/>
    <w:rsid w:val="00346DB5"/>
    <w:rsid w:val="00347156"/>
    <w:rsid w:val="003477B1"/>
    <w:rsid w:val="00347D63"/>
    <w:rsid w:val="003538C8"/>
    <w:rsid w:val="00354AA5"/>
    <w:rsid w:val="0035513B"/>
    <w:rsid w:val="00357380"/>
    <w:rsid w:val="003602D9"/>
    <w:rsid w:val="003604CE"/>
    <w:rsid w:val="003639EC"/>
    <w:rsid w:val="003645F0"/>
    <w:rsid w:val="00364742"/>
    <w:rsid w:val="00370E47"/>
    <w:rsid w:val="003742AC"/>
    <w:rsid w:val="003750F0"/>
    <w:rsid w:val="003758B3"/>
    <w:rsid w:val="003760F2"/>
    <w:rsid w:val="00376C20"/>
    <w:rsid w:val="00377CE1"/>
    <w:rsid w:val="0038290B"/>
    <w:rsid w:val="00382E02"/>
    <w:rsid w:val="00385BF0"/>
    <w:rsid w:val="00385D2A"/>
    <w:rsid w:val="00385E0A"/>
    <w:rsid w:val="00390477"/>
    <w:rsid w:val="00390AF0"/>
    <w:rsid w:val="003939FF"/>
    <w:rsid w:val="0039595A"/>
    <w:rsid w:val="00395B8C"/>
    <w:rsid w:val="00395F74"/>
    <w:rsid w:val="0039703E"/>
    <w:rsid w:val="00397BF0"/>
    <w:rsid w:val="003A2223"/>
    <w:rsid w:val="003A2A0F"/>
    <w:rsid w:val="003A45A1"/>
    <w:rsid w:val="003A5655"/>
    <w:rsid w:val="003A5AF4"/>
    <w:rsid w:val="003A5B0A"/>
    <w:rsid w:val="003A6BAC"/>
    <w:rsid w:val="003A70A4"/>
    <w:rsid w:val="003A764F"/>
    <w:rsid w:val="003A7EF3"/>
    <w:rsid w:val="003B13EC"/>
    <w:rsid w:val="003B159C"/>
    <w:rsid w:val="003B369F"/>
    <w:rsid w:val="003B36A3"/>
    <w:rsid w:val="003B64BB"/>
    <w:rsid w:val="003B7FE5"/>
    <w:rsid w:val="003C11C8"/>
    <w:rsid w:val="003C1673"/>
    <w:rsid w:val="003C2702"/>
    <w:rsid w:val="003C42E3"/>
    <w:rsid w:val="003C4D51"/>
    <w:rsid w:val="003C726C"/>
    <w:rsid w:val="003C7806"/>
    <w:rsid w:val="003D109F"/>
    <w:rsid w:val="003D2478"/>
    <w:rsid w:val="003D2EFF"/>
    <w:rsid w:val="003D3C45"/>
    <w:rsid w:val="003D5B1F"/>
    <w:rsid w:val="003D6224"/>
    <w:rsid w:val="003D79BB"/>
    <w:rsid w:val="003E051F"/>
    <w:rsid w:val="003E15FA"/>
    <w:rsid w:val="003E1D42"/>
    <w:rsid w:val="003E23B4"/>
    <w:rsid w:val="003E2E3F"/>
    <w:rsid w:val="003E3311"/>
    <w:rsid w:val="003E55E4"/>
    <w:rsid w:val="003E6A0E"/>
    <w:rsid w:val="003E74E3"/>
    <w:rsid w:val="003F0430"/>
    <w:rsid w:val="003F05C7"/>
    <w:rsid w:val="003F1CA8"/>
    <w:rsid w:val="003F2CD4"/>
    <w:rsid w:val="003F310C"/>
    <w:rsid w:val="003F690C"/>
    <w:rsid w:val="003F6BBE"/>
    <w:rsid w:val="004000E8"/>
    <w:rsid w:val="0040187D"/>
    <w:rsid w:val="00402294"/>
    <w:rsid w:val="00402E2B"/>
    <w:rsid w:val="00403E31"/>
    <w:rsid w:val="00404F2A"/>
    <w:rsid w:val="0040512B"/>
    <w:rsid w:val="00405CA5"/>
    <w:rsid w:val="004060F1"/>
    <w:rsid w:val="004064B0"/>
    <w:rsid w:val="00406DD2"/>
    <w:rsid w:val="00407CD3"/>
    <w:rsid w:val="00410134"/>
    <w:rsid w:val="00410A0C"/>
    <w:rsid w:val="00410B72"/>
    <w:rsid w:val="00410F18"/>
    <w:rsid w:val="004110CC"/>
    <w:rsid w:val="0041263E"/>
    <w:rsid w:val="00413AAC"/>
    <w:rsid w:val="00413E92"/>
    <w:rsid w:val="00414E8B"/>
    <w:rsid w:val="00416D14"/>
    <w:rsid w:val="00421105"/>
    <w:rsid w:val="0042128F"/>
    <w:rsid w:val="004221D2"/>
    <w:rsid w:val="00422AA4"/>
    <w:rsid w:val="004242F4"/>
    <w:rsid w:val="004254B1"/>
    <w:rsid w:val="00425736"/>
    <w:rsid w:val="00427248"/>
    <w:rsid w:val="00430017"/>
    <w:rsid w:val="00431BB7"/>
    <w:rsid w:val="00434503"/>
    <w:rsid w:val="004356F8"/>
    <w:rsid w:val="00437447"/>
    <w:rsid w:val="00437CDA"/>
    <w:rsid w:val="00441A92"/>
    <w:rsid w:val="00442668"/>
    <w:rsid w:val="004429C4"/>
    <w:rsid w:val="00442C92"/>
    <w:rsid w:val="0044308B"/>
    <w:rsid w:val="004431DC"/>
    <w:rsid w:val="00444696"/>
    <w:rsid w:val="00444B3A"/>
    <w:rsid w:val="00444F56"/>
    <w:rsid w:val="0044568D"/>
    <w:rsid w:val="00446488"/>
    <w:rsid w:val="00446B56"/>
    <w:rsid w:val="004517AA"/>
    <w:rsid w:val="004519B9"/>
    <w:rsid w:val="00452C50"/>
    <w:rsid w:val="00452CAC"/>
    <w:rsid w:val="00457565"/>
    <w:rsid w:val="00457A66"/>
    <w:rsid w:val="00457B71"/>
    <w:rsid w:val="00460895"/>
    <w:rsid w:val="0046298D"/>
    <w:rsid w:val="00465A96"/>
    <w:rsid w:val="004669E2"/>
    <w:rsid w:val="00466AF5"/>
    <w:rsid w:val="00467BC9"/>
    <w:rsid w:val="00470C31"/>
    <w:rsid w:val="00471DE0"/>
    <w:rsid w:val="004734D0"/>
    <w:rsid w:val="0047433E"/>
    <w:rsid w:val="0047556B"/>
    <w:rsid w:val="00475D96"/>
    <w:rsid w:val="00477768"/>
    <w:rsid w:val="00484921"/>
    <w:rsid w:val="00492BC5"/>
    <w:rsid w:val="00492C62"/>
    <w:rsid w:val="0049382A"/>
    <w:rsid w:val="0049617E"/>
    <w:rsid w:val="004964F1"/>
    <w:rsid w:val="0049778F"/>
    <w:rsid w:val="004A0CB1"/>
    <w:rsid w:val="004A0D21"/>
    <w:rsid w:val="004A16BC"/>
    <w:rsid w:val="004A1EE2"/>
    <w:rsid w:val="004A2811"/>
    <w:rsid w:val="004A2B94"/>
    <w:rsid w:val="004A3649"/>
    <w:rsid w:val="004A555D"/>
    <w:rsid w:val="004B0AE3"/>
    <w:rsid w:val="004B6F6A"/>
    <w:rsid w:val="004B7C0C"/>
    <w:rsid w:val="004C00BE"/>
    <w:rsid w:val="004C0592"/>
    <w:rsid w:val="004C062E"/>
    <w:rsid w:val="004C17C5"/>
    <w:rsid w:val="004C2458"/>
    <w:rsid w:val="004C32B3"/>
    <w:rsid w:val="004C3898"/>
    <w:rsid w:val="004C4924"/>
    <w:rsid w:val="004C51ED"/>
    <w:rsid w:val="004C59BE"/>
    <w:rsid w:val="004C7473"/>
    <w:rsid w:val="004D0AA0"/>
    <w:rsid w:val="004D36B1"/>
    <w:rsid w:val="004D4DF6"/>
    <w:rsid w:val="004D7EBD"/>
    <w:rsid w:val="004E2680"/>
    <w:rsid w:val="004E28F9"/>
    <w:rsid w:val="004E462E"/>
    <w:rsid w:val="004E4826"/>
    <w:rsid w:val="004E56DC"/>
    <w:rsid w:val="004E677B"/>
    <w:rsid w:val="004E6B54"/>
    <w:rsid w:val="004E76F4"/>
    <w:rsid w:val="004F0B4E"/>
    <w:rsid w:val="004F0B6C"/>
    <w:rsid w:val="004F2078"/>
    <w:rsid w:val="004F3069"/>
    <w:rsid w:val="004F393D"/>
    <w:rsid w:val="004F3AC6"/>
    <w:rsid w:val="004F452C"/>
    <w:rsid w:val="004F4B11"/>
    <w:rsid w:val="004F4DA3"/>
    <w:rsid w:val="004F7EF4"/>
    <w:rsid w:val="00502054"/>
    <w:rsid w:val="005020BF"/>
    <w:rsid w:val="005030A1"/>
    <w:rsid w:val="00503278"/>
    <w:rsid w:val="00504721"/>
    <w:rsid w:val="00504892"/>
    <w:rsid w:val="00506557"/>
    <w:rsid w:val="0050677A"/>
    <w:rsid w:val="005075FA"/>
    <w:rsid w:val="005108D8"/>
    <w:rsid w:val="005116F9"/>
    <w:rsid w:val="005129B0"/>
    <w:rsid w:val="005153A7"/>
    <w:rsid w:val="00516375"/>
    <w:rsid w:val="005164A7"/>
    <w:rsid w:val="00516563"/>
    <w:rsid w:val="005209A1"/>
    <w:rsid w:val="005219CF"/>
    <w:rsid w:val="00522A02"/>
    <w:rsid w:val="005231F4"/>
    <w:rsid w:val="00523263"/>
    <w:rsid w:val="005233A5"/>
    <w:rsid w:val="0052726D"/>
    <w:rsid w:val="00530EF5"/>
    <w:rsid w:val="005322B1"/>
    <w:rsid w:val="00532DD4"/>
    <w:rsid w:val="00533045"/>
    <w:rsid w:val="0053430B"/>
    <w:rsid w:val="00534B59"/>
    <w:rsid w:val="00536759"/>
    <w:rsid w:val="00537C62"/>
    <w:rsid w:val="005412FC"/>
    <w:rsid w:val="0054227E"/>
    <w:rsid w:val="00542DE2"/>
    <w:rsid w:val="00543803"/>
    <w:rsid w:val="005468AC"/>
    <w:rsid w:val="00546970"/>
    <w:rsid w:val="005509D0"/>
    <w:rsid w:val="005523E0"/>
    <w:rsid w:val="00554E19"/>
    <w:rsid w:val="005557C9"/>
    <w:rsid w:val="00557735"/>
    <w:rsid w:val="005604BA"/>
    <w:rsid w:val="0056121F"/>
    <w:rsid w:val="00562114"/>
    <w:rsid w:val="00562424"/>
    <w:rsid w:val="00564FCE"/>
    <w:rsid w:val="00570970"/>
    <w:rsid w:val="00571C5A"/>
    <w:rsid w:val="00572505"/>
    <w:rsid w:val="0057353B"/>
    <w:rsid w:val="00574BA2"/>
    <w:rsid w:val="00577F4C"/>
    <w:rsid w:val="00582710"/>
    <w:rsid w:val="00582809"/>
    <w:rsid w:val="00583425"/>
    <w:rsid w:val="0058359C"/>
    <w:rsid w:val="00583AA7"/>
    <w:rsid w:val="0058798C"/>
    <w:rsid w:val="005900FA"/>
    <w:rsid w:val="00591611"/>
    <w:rsid w:val="00592634"/>
    <w:rsid w:val="005935A4"/>
    <w:rsid w:val="005948C2"/>
    <w:rsid w:val="00595C07"/>
    <w:rsid w:val="00595DBF"/>
    <w:rsid w:val="00595DCA"/>
    <w:rsid w:val="005964E9"/>
    <w:rsid w:val="00596D3B"/>
    <w:rsid w:val="0059779B"/>
    <w:rsid w:val="005A209A"/>
    <w:rsid w:val="005A38DF"/>
    <w:rsid w:val="005A4418"/>
    <w:rsid w:val="005A50BB"/>
    <w:rsid w:val="005A5A22"/>
    <w:rsid w:val="005A6217"/>
    <w:rsid w:val="005A662D"/>
    <w:rsid w:val="005A6FE2"/>
    <w:rsid w:val="005B05CE"/>
    <w:rsid w:val="005B096D"/>
    <w:rsid w:val="005B0A0E"/>
    <w:rsid w:val="005B1409"/>
    <w:rsid w:val="005B35D7"/>
    <w:rsid w:val="005B392A"/>
    <w:rsid w:val="005B3AA3"/>
    <w:rsid w:val="005B4EB6"/>
    <w:rsid w:val="005B51D2"/>
    <w:rsid w:val="005B6F83"/>
    <w:rsid w:val="005C038C"/>
    <w:rsid w:val="005C03A9"/>
    <w:rsid w:val="005C1991"/>
    <w:rsid w:val="005C3998"/>
    <w:rsid w:val="005C539B"/>
    <w:rsid w:val="005C74FB"/>
    <w:rsid w:val="005D1602"/>
    <w:rsid w:val="005D2027"/>
    <w:rsid w:val="005D251F"/>
    <w:rsid w:val="005D326C"/>
    <w:rsid w:val="005E0100"/>
    <w:rsid w:val="005E037C"/>
    <w:rsid w:val="005E2228"/>
    <w:rsid w:val="005E385F"/>
    <w:rsid w:val="005E5165"/>
    <w:rsid w:val="005E5B81"/>
    <w:rsid w:val="005E73DB"/>
    <w:rsid w:val="005F00C9"/>
    <w:rsid w:val="005F2CB1"/>
    <w:rsid w:val="005F3025"/>
    <w:rsid w:val="005F5E51"/>
    <w:rsid w:val="005F618C"/>
    <w:rsid w:val="005F61D1"/>
    <w:rsid w:val="005F70BD"/>
    <w:rsid w:val="005F73A8"/>
    <w:rsid w:val="005F7BCE"/>
    <w:rsid w:val="0060283C"/>
    <w:rsid w:val="00602D74"/>
    <w:rsid w:val="00604990"/>
    <w:rsid w:val="00604F14"/>
    <w:rsid w:val="00607BDE"/>
    <w:rsid w:val="0061049E"/>
    <w:rsid w:val="00610A5F"/>
    <w:rsid w:val="00610F91"/>
    <w:rsid w:val="00611B83"/>
    <w:rsid w:val="0061219F"/>
    <w:rsid w:val="0061318C"/>
    <w:rsid w:val="00613257"/>
    <w:rsid w:val="00614374"/>
    <w:rsid w:val="00620907"/>
    <w:rsid w:val="00620A71"/>
    <w:rsid w:val="00620D80"/>
    <w:rsid w:val="00623485"/>
    <w:rsid w:val="006234A6"/>
    <w:rsid w:val="00624810"/>
    <w:rsid w:val="00630001"/>
    <w:rsid w:val="00630476"/>
    <w:rsid w:val="006311B3"/>
    <w:rsid w:val="0063284C"/>
    <w:rsid w:val="00635242"/>
    <w:rsid w:val="00636398"/>
    <w:rsid w:val="006368D3"/>
    <w:rsid w:val="006377EC"/>
    <w:rsid w:val="0064101A"/>
    <w:rsid w:val="0064151F"/>
    <w:rsid w:val="00641533"/>
    <w:rsid w:val="00641E58"/>
    <w:rsid w:val="0064208D"/>
    <w:rsid w:val="00642978"/>
    <w:rsid w:val="00643301"/>
    <w:rsid w:val="00643475"/>
    <w:rsid w:val="0064396A"/>
    <w:rsid w:val="00643FCC"/>
    <w:rsid w:val="006443CC"/>
    <w:rsid w:val="0064624E"/>
    <w:rsid w:val="006468DC"/>
    <w:rsid w:val="00650AB9"/>
    <w:rsid w:val="00650BB7"/>
    <w:rsid w:val="00651A79"/>
    <w:rsid w:val="00653134"/>
    <w:rsid w:val="00655733"/>
    <w:rsid w:val="00655ACD"/>
    <w:rsid w:val="00656A92"/>
    <w:rsid w:val="00656DDE"/>
    <w:rsid w:val="0066011D"/>
    <w:rsid w:val="006607C0"/>
    <w:rsid w:val="006613A6"/>
    <w:rsid w:val="00661481"/>
    <w:rsid w:val="006627A2"/>
    <w:rsid w:val="006634E6"/>
    <w:rsid w:val="006655EE"/>
    <w:rsid w:val="00667EE7"/>
    <w:rsid w:val="006703F8"/>
    <w:rsid w:val="006705B3"/>
    <w:rsid w:val="0067091E"/>
    <w:rsid w:val="00670922"/>
    <w:rsid w:val="00670B75"/>
    <w:rsid w:val="00670BE1"/>
    <w:rsid w:val="00670FC6"/>
    <w:rsid w:val="0067218F"/>
    <w:rsid w:val="00672895"/>
    <w:rsid w:val="006741F2"/>
    <w:rsid w:val="00674CC3"/>
    <w:rsid w:val="0067577D"/>
    <w:rsid w:val="00675C72"/>
    <w:rsid w:val="006771F9"/>
    <w:rsid w:val="006776D7"/>
    <w:rsid w:val="00680ABB"/>
    <w:rsid w:val="00681003"/>
    <w:rsid w:val="006817C9"/>
    <w:rsid w:val="00683ECE"/>
    <w:rsid w:val="006859D1"/>
    <w:rsid w:val="00686C46"/>
    <w:rsid w:val="00687450"/>
    <w:rsid w:val="00690C16"/>
    <w:rsid w:val="00691FA9"/>
    <w:rsid w:val="00692C4E"/>
    <w:rsid w:val="00693AFD"/>
    <w:rsid w:val="00695FC2"/>
    <w:rsid w:val="00696949"/>
    <w:rsid w:val="00697052"/>
    <w:rsid w:val="00697448"/>
    <w:rsid w:val="00697630"/>
    <w:rsid w:val="006A0EA2"/>
    <w:rsid w:val="006A2C55"/>
    <w:rsid w:val="006A46FB"/>
    <w:rsid w:val="006A5E28"/>
    <w:rsid w:val="006A697B"/>
    <w:rsid w:val="006A7AFF"/>
    <w:rsid w:val="006B09B5"/>
    <w:rsid w:val="006B13A4"/>
    <w:rsid w:val="006B1816"/>
    <w:rsid w:val="006B2099"/>
    <w:rsid w:val="006B218B"/>
    <w:rsid w:val="006B3CD2"/>
    <w:rsid w:val="006B50CF"/>
    <w:rsid w:val="006B599D"/>
    <w:rsid w:val="006B6F4A"/>
    <w:rsid w:val="006C03B8"/>
    <w:rsid w:val="006C0AC5"/>
    <w:rsid w:val="006C0CD9"/>
    <w:rsid w:val="006C1934"/>
    <w:rsid w:val="006C30C4"/>
    <w:rsid w:val="006C5062"/>
    <w:rsid w:val="006C5EC9"/>
    <w:rsid w:val="006C6059"/>
    <w:rsid w:val="006C7522"/>
    <w:rsid w:val="006C7E9C"/>
    <w:rsid w:val="006C7EAA"/>
    <w:rsid w:val="006D02A1"/>
    <w:rsid w:val="006D0F18"/>
    <w:rsid w:val="006D1402"/>
    <w:rsid w:val="006D275E"/>
    <w:rsid w:val="006D57D6"/>
    <w:rsid w:val="006D63AD"/>
    <w:rsid w:val="006D65A4"/>
    <w:rsid w:val="006D6924"/>
    <w:rsid w:val="006D6F08"/>
    <w:rsid w:val="006E062C"/>
    <w:rsid w:val="006E1C82"/>
    <w:rsid w:val="006E28B7"/>
    <w:rsid w:val="006E2A9B"/>
    <w:rsid w:val="006E3310"/>
    <w:rsid w:val="006E461C"/>
    <w:rsid w:val="006E4E39"/>
    <w:rsid w:val="006E565E"/>
    <w:rsid w:val="006E598B"/>
    <w:rsid w:val="006E673D"/>
    <w:rsid w:val="006E7D3B"/>
    <w:rsid w:val="006F1B70"/>
    <w:rsid w:val="006F1B97"/>
    <w:rsid w:val="006F341D"/>
    <w:rsid w:val="006F3BEB"/>
    <w:rsid w:val="006F3CDE"/>
    <w:rsid w:val="006F58D4"/>
    <w:rsid w:val="006F6582"/>
    <w:rsid w:val="00700218"/>
    <w:rsid w:val="007002BF"/>
    <w:rsid w:val="007014CE"/>
    <w:rsid w:val="0070346E"/>
    <w:rsid w:val="00704EDB"/>
    <w:rsid w:val="00705ED6"/>
    <w:rsid w:val="00706101"/>
    <w:rsid w:val="00707072"/>
    <w:rsid w:val="00707B4D"/>
    <w:rsid w:val="00707D2A"/>
    <w:rsid w:val="00707D61"/>
    <w:rsid w:val="00711189"/>
    <w:rsid w:val="00712287"/>
    <w:rsid w:val="00712772"/>
    <w:rsid w:val="0071392E"/>
    <w:rsid w:val="007148D3"/>
    <w:rsid w:val="00714DC7"/>
    <w:rsid w:val="00715B9A"/>
    <w:rsid w:val="00716537"/>
    <w:rsid w:val="007165F7"/>
    <w:rsid w:val="00717DF3"/>
    <w:rsid w:val="007201F5"/>
    <w:rsid w:val="007216EC"/>
    <w:rsid w:val="00722DB5"/>
    <w:rsid w:val="00723F6B"/>
    <w:rsid w:val="007257D0"/>
    <w:rsid w:val="00726EA6"/>
    <w:rsid w:val="00727208"/>
    <w:rsid w:val="00727680"/>
    <w:rsid w:val="007303E3"/>
    <w:rsid w:val="007321CF"/>
    <w:rsid w:val="00732B29"/>
    <w:rsid w:val="00733A26"/>
    <w:rsid w:val="007348B1"/>
    <w:rsid w:val="00736148"/>
    <w:rsid w:val="007362A6"/>
    <w:rsid w:val="007362C2"/>
    <w:rsid w:val="00736D7D"/>
    <w:rsid w:val="00736F1C"/>
    <w:rsid w:val="00740E58"/>
    <w:rsid w:val="00741BC2"/>
    <w:rsid w:val="007432FF"/>
    <w:rsid w:val="007445A0"/>
    <w:rsid w:val="00744F1B"/>
    <w:rsid w:val="0074524B"/>
    <w:rsid w:val="00747D8B"/>
    <w:rsid w:val="00750CFF"/>
    <w:rsid w:val="007511AF"/>
    <w:rsid w:val="00751228"/>
    <w:rsid w:val="00756BFE"/>
    <w:rsid w:val="007571E1"/>
    <w:rsid w:val="00757A16"/>
    <w:rsid w:val="007604B2"/>
    <w:rsid w:val="00764A9E"/>
    <w:rsid w:val="00764D7C"/>
    <w:rsid w:val="00765281"/>
    <w:rsid w:val="00765955"/>
    <w:rsid w:val="00766BAD"/>
    <w:rsid w:val="00766C28"/>
    <w:rsid w:val="0076798B"/>
    <w:rsid w:val="00772243"/>
    <w:rsid w:val="007729A2"/>
    <w:rsid w:val="007755F2"/>
    <w:rsid w:val="00775B34"/>
    <w:rsid w:val="00776971"/>
    <w:rsid w:val="00780495"/>
    <w:rsid w:val="00780A80"/>
    <w:rsid w:val="0078177E"/>
    <w:rsid w:val="0078304C"/>
    <w:rsid w:val="007835CB"/>
    <w:rsid w:val="00783673"/>
    <w:rsid w:val="00785490"/>
    <w:rsid w:val="0078720D"/>
    <w:rsid w:val="00787F51"/>
    <w:rsid w:val="007925EA"/>
    <w:rsid w:val="00792AFB"/>
    <w:rsid w:val="00793BB5"/>
    <w:rsid w:val="00793CD8"/>
    <w:rsid w:val="00795C92"/>
    <w:rsid w:val="00796231"/>
    <w:rsid w:val="007A031B"/>
    <w:rsid w:val="007A1CB3"/>
    <w:rsid w:val="007A2A46"/>
    <w:rsid w:val="007A306F"/>
    <w:rsid w:val="007A3609"/>
    <w:rsid w:val="007A36FD"/>
    <w:rsid w:val="007A43A6"/>
    <w:rsid w:val="007A44A6"/>
    <w:rsid w:val="007A58A6"/>
    <w:rsid w:val="007B17C4"/>
    <w:rsid w:val="007B2CF4"/>
    <w:rsid w:val="007B2F69"/>
    <w:rsid w:val="007B39B9"/>
    <w:rsid w:val="007B3D2D"/>
    <w:rsid w:val="007B50AE"/>
    <w:rsid w:val="007B51DF"/>
    <w:rsid w:val="007B6319"/>
    <w:rsid w:val="007C05DD"/>
    <w:rsid w:val="007C185E"/>
    <w:rsid w:val="007C386D"/>
    <w:rsid w:val="007C3D18"/>
    <w:rsid w:val="007C4161"/>
    <w:rsid w:val="007C4194"/>
    <w:rsid w:val="007C51B6"/>
    <w:rsid w:val="007C6064"/>
    <w:rsid w:val="007C60BF"/>
    <w:rsid w:val="007C6A07"/>
    <w:rsid w:val="007C75A1"/>
    <w:rsid w:val="007C77A5"/>
    <w:rsid w:val="007D04E5"/>
    <w:rsid w:val="007D0BC4"/>
    <w:rsid w:val="007D57EA"/>
    <w:rsid w:val="007D5901"/>
    <w:rsid w:val="007D5A3F"/>
    <w:rsid w:val="007D63DF"/>
    <w:rsid w:val="007D6A53"/>
    <w:rsid w:val="007D7526"/>
    <w:rsid w:val="007D7646"/>
    <w:rsid w:val="007E1341"/>
    <w:rsid w:val="007E1756"/>
    <w:rsid w:val="007E21E0"/>
    <w:rsid w:val="007E2727"/>
    <w:rsid w:val="007E423E"/>
    <w:rsid w:val="007E43F7"/>
    <w:rsid w:val="007E4610"/>
    <w:rsid w:val="007E4715"/>
    <w:rsid w:val="007E505B"/>
    <w:rsid w:val="007E7091"/>
    <w:rsid w:val="007E7993"/>
    <w:rsid w:val="007F04F1"/>
    <w:rsid w:val="007F0713"/>
    <w:rsid w:val="007F1970"/>
    <w:rsid w:val="007F3598"/>
    <w:rsid w:val="007F4590"/>
    <w:rsid w:val="007F482A"/>
    <w:rsid w:val="007F6FD9"/>
    <w:rsid w:val="00800963"/>
    <w:rsid w:val="008009AA"/>
    <w:rsid w:val="008039A8"/>
    <w:rsid w:val="00803FAE"/>
    <w:rsid w:val="00805EB5"/>
    <w:rsid w:val="0080605F"/>
    <w:rsid w:val="00807786"/>
    <w:rsid w:val="0080795D"/>
    <w:rsid w:val="00810084"/>
    <w:rsid w:val="00811FCB"/>
    <w:rsid w:val="008150B7"/>
    <w:rsid w:val="008153D2"/>
    <w:rsid w:val="008158D6"/>
    <w:rsid w:val="00816D31"/>
    <w:rsid w:val="00817196"/>
    <w:rsid w:val="00821089"/>
    <w:rsid w:val="00821C05"/>
    <w:rsid w:val="00822D60"/>
    <w:rsid w:val="008235DB"/>
    <w:rsid w:val="00824AB4"/>
    <w:rsid w:val="00824FEB"/>
    <w:rsid w:val="00825C42"/>
    <w:rsid w:val="00825D25"/>
    <w:rsid w:val="00826009"/>
    <w:rsid w:val="008260CE"/>
    <w:rsid w:val="00827888"/>
    <w:rsid w:val="00827D6F"/>
    <w:rsid w:val="008376AC"/>
    <w:rsid w:val="00837E98"/>
    <w:rsid w:val="00840907"/>
    <w:rsid w:val="008409B1"/>
    <w:rsid w:val="00842B20"/>
    <w:rsid w:val="008444B4"/>
    <w:rsid w:val="008444E8"/>
    <w:rsid w:val="00844E80"/>
    <w:rsid w:val="00846FE7"/>
    <w:rsid w:val="00851C21"/>
    <w:rsid w:val="00856822"/>
    <w:rsid w:val="00856911"/>
    <w:rsid w:val="00857E10"/>
    <w:rsid w:val="008607DF"/>
    <w:rsid w:val="00865185"/>
    <w:rsid w:val="00865E80"/>
    <w:rsid w:val="008677FD"/>
    <w:rsid w:val="008706D4"/>
    <w:rsid w:val="00870F8A"/>
    <w:rsid w:val="008719A4"/>
    <w:rsid w:val="00871D23"/>
    <w:rsid w:val="008728D8"/>
    <w:rsid w:val="008731F0"/>
    <w:rsid w:val="00874312"/>
    <w:rsid w:val="0087437C"/>
    <w:rsid w:val="00875CD7"/>
    <w:rsid w:val="00876B4D"/>
    <w:rsid w:val="008776B2"/>
    <w:rsid w:val="00877F18"/>
    <w:rsid w:val="008812BC"/>
    <w:rsid w:val="008818F5"/>
    <w:rsid w:val="0088251B"/>
    <w:rsid w:val="00883A2D"/>
    <w:rsid w:val="00883DDB"/>
    <w:rsid w:val="00887967"/>
    <w:rsid w:val="00887EE1"/>
    <w:rsid w:val="008941E3"/>
    <w:rsid w:val="00894A88"/>
    <w:rsid w:val="00895386"/>
    <w:rsid w:val="0089748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307"/>
    <w:rsid w:val="008B3172"/>
    <w:rsid w:val="008B38D9"/>
    <w:rsid w:val="008B4EC7"/>
    <w:rsid w:val="008B51A0"/>
    <w:rsid w:val="008B592A"/>
    <w:rsid w:val="008B7B5C"/>
    <w:rsid w:val="008C0C99"/>
    <w:rsid w:val="008C2017"/>
    <w:rsid w:val="008C258E"/>
    <w:rsid w:val="008C4958"/>
    <w:rsid w:val="008C4BAA"/>
    <w:rsid w:val="008C58E7"/>
    <w:rsid w:val="008C6AE8"/>
    <w:rsid w:val="008C7573"/>
    <w:rsid w:val="008D00A5"/>
    <w:rsid w:val="008D0FCC"/>
    <w:rsid w:val="008D2481"/>
    <w:rsid w:val="008D29B3"/>
    <w:rsid w:val="008D2A0B"/>
    <w:rsid w:val="008D2BE7"/>
    <w:rsid w:val="008D30F2"/>
    <w:rsid w:val="008D34F1"/>
    <w:rsid w:val="008D39D8"/>
    <w:rsid w:val="008D4BD8"/>
    <w:rsid w:val="008D5B6F"/>
    <w:rsid w:val="008D6D1A"/>
    <w:rsid w:val="008E065E"/>
    <w:rsid w:val="008E0736"/>
    <w:rsid w:val="008E0927"/>
    <w:rsid w:val="008E1909"/>
    <w:rsid w:val="008F0181"/>
    <w:rsid w:val="008F0436"/>
    <w:rsid w:val="008F0B20"/>
    <w:rsid w:val="008F1EAB"/>
    <w:rsid w:val="008F33DC"/>
    <w:rsid w:val="008F467A"/>
    <w:rsid w:val="008F477F"/>
    <w:rsid w:val="008F5F51"/>
    <w:rsid w:val="008F6C77"/>
    <w:rsid w:val="009004DC"/>
    <w:rsid w:val="0090086F"/>
    <w:rsid w:val="00902350"/>
    <w:rsid w:val="009032B0"/>
    <w:rsid w:val="0090336B"/>
    <w:rsid w:val="009053AA"/>
    <w:rsid w:val="00906939"/>
    <w:rsid w:val="00910B7D"/>
    <w:rsid w:val="00911DFB"/>
    <w:rsid w:val="009139D9"/>
    <w:rsid w:val="009145E6"/>
    <w:rsid w:val="00914AD8"/>
    <w:rsid w:val="0091520D"/>
    <w:rsid w:val="00916079"/>
    <w:rsid w:val="00917CE9"/>
    <w:rsid w:val="00920568"/>
    <w:rsid w:val="00920922"/>
    <w:rsid w:val="00920BF2"/>
    <w:rsid w:val="00920D1F"/>
    <w:rsid w:val="00922010"/>
    <w:rsid w:val="00924211"/>
    <w:rsid w:val="009251E9"/>
    <w:rsid w:val="00925305"/>
    <w:rsid w:val="009313AD"/>
    <w:rsid w:val="00931BD9"/>
    <w:rsid w:val="0093319B"/>
    <w:rsid w:val="00935186"/>
    <w:rsid w:val="009368F3"/>
    <w:rsid w:val="00937139"/>
    <w:rsid w:val="00937B32"/>
    <w:rsid w:val="00940A73"/>
    <w:rsid w:val="0094143E"/>
    <w:rsid w:val="0094157A"/>
    <w:rsid w:val="00941636"/>
    <w:rsid w:val="00943742"/>
    <w:rsid w:val="00945C05"/>
    <w:rsid w:val="009462C8"/>
    <w:rsid w:val="00946945"/>
    <w:rsid w:val="00947713"/>
    <w:rsid w:val="00950DE7"/>
    <w:rsid w:val="00951FE2"/>
    <w:rsid w:val="00953920"/>
    <w:rsid w:val="00953D47"/>
    <w:rsid w:val="009545E5"/>
    <w:rsid w:val="009556C8"/>
    <w:rsid w:val="0095681E"/>
    <w:rsid w:val="009572D4"/>
    <w:rsid w:val="00961921"/>
    <w:rsid w:val="009633DF"/>
    <w:rsid w:val="00963959"/>
    <w:rsid w:val="0096430A"/>
    <w:rsid w:val="00964BDB"/>
    <w:rsid w:val="0096554B"/>
    <w:rsid w:val="0096584A"/>
    <w:rsid w:val="0097014A"/>
    <w:rsid w:val="00971F08"/>
    <w:rsid w:val="0097555E"/>
    <w:rsid w:val="0097603D"/>
    <w:rsid w:val="00976949"/>
    <w:rsid w:val="00980477"/>
    <w:rsid w:val="0098102F"/>
    <w:rsid w:val="0098472E"/>
    <w:rsid w:val="0098483C"/>
    <w:rsid w:val="00985253"/>
    <w:rsid w:val="009853B3"/>
    <w:rsid w:val="0098672F"/>
    <w:rsid w:val="009871C8"/>
    <w:rsid w:val="009874B6"/>
    <w:rsid w:val="00990630"/>
    <w:rsid w:val="00991761"/>
    <w:rsid w:val="00991AE2"/>
    <w:rsid w:val="00992428"/>
    <w:rsid w:val="0099429B"/>
    <w:rsid w:val="00994DCA"/>
    <w:rsid w:val="0099529A"/>
    <w:rsid w:val="00995DE4"/>
    <w:rsid w:val="009960EC"/>
    <w:rsid w:val="00997092"/>
    <w:rsid w:val="009970DD"/>
    <w:rsid w:val="00997628"/>
    <w:rsid w:val="009A02E0"/>
    <w:rsid w:val="009A0FBA"/>
    <w:rsid w:val="009A1601"/>
    <w:rsid w:val="009A34A5"/>
    <w:rsid w:val="009A3BB6"/>
    <w:rsid w:val="009A437C"/>
    <w:rsid w:val="009A462D"/>
    <w:rsid w:val="009A5CBA"/>
    <w:rsid w:val="009A7762"/>
    <w:rsid w:val="009B1F30"/>
    <w:rsid w:val="009B3AC2"/>
    <w:rsid w:val="009B4C41"/>
    <w:rsid w:val="009B4D96"/>
    <w:rsid w:val="009B4DF4"/>
    <w:rsid w:val="009B564E"/>
    <w:rsid w:val="009B5B74"/>
    <w:rsid w:val="009B7E87"/>
    <w:rsid w:val="009B7F17"/>
    <w:rsid w:val="009C0169"/>
    <w:rsid w:val="009C124E"/>
    <w:rsid w:val="009C403E"/>
    <w:rsid w:val="009D0712"/>
    <w:rsid w:val="009D1FB7"/>
    <w:rsid w:val="009D20CC"/>
    <w:rsid w:val="009D4FF0"/>
    <w:rsid w:val="009D6935"/>
    <w:rsid w:val="009D703C"/>
    <w:rsid w:val="009D718F"/>
    <w:rsid w:val="009D7EF9"/>
    <w:rsid w:val="009E068F"/>
    <w:rsid w:val="009E14E0"/>
    <w:rsid w:val="009E1597"/>
    <w:rsid w:val="009E2EDC"/>
    <w:rsid w:val="009E2EE8"/>
    <w:rsid w:val="009E35DB"/>
    <w:rsid w:val="009E47A3"/>
    <w:rsid w:val="009E5B4E"/>
    <w:rsid w:val="009E7F97"/>
    <w:rsid w:val="009F08F3"/>
    <w:rsid w:val="009F344F"/>
    <w:rsid w:val="009F7E00"/>
    <w:rsid w:val="00A03143"/>
    <w:rsid w:val="00A031D8"/>
    <w:rsid w:val="00A048A8"/>
    <w:rsid w:val="00A04F49"/>
    <w:rsid w:val="00A075F8"/>
    <w:rsid w:val="00A07646"/>
    <w:rsid w:val="00A07894"/>
    <w:rsid w:val="00A07A91"/>
    <w:rsid w:val="00A102D8"/>
    <w:rsid w:val="00A13E54"/>
    <w:rsid w:val="00A145BD"/>
    <w:rsid w:val="00A1607A"/>
    <w:rsid w:val="00A17F63"/>
    <w:rsid w:val="00A2193B"/>
    <w:rsid w:val="00A21EA2"/>
    <w:rsid w:val="00A21FF9"/>
    <w:rsid w:val="00A2351A"/>
    <w:rsid w:val="00A23D1C"/>
    <w:rsid w:val="00A26041"/>
    <w:rsid w:val="00A264A9"/>
    <w:rsid w:val="00A26DCF"/>
    <w:rsid w:val="00A27785"/>
    <w:rsid w:val="00A30187"/>
    <w:rsid w:val="00A31B6C"/>
    <w:rsid w:val="00A32078"/>
    <w:rsid w:val="00A33928"/>
    <w:rsid w:val="00A3448A"/>
    <w:rsid w:val="00A36256"/>
    <w:rsid w:val="00A36297"/>
    <w:rsid w:val="00A36CA7"/>
    <w:rsid w:val="00A372D3"/>
    <w:rsid w:val="00A40631"/>
    <w:rsid w:val="00A41E2B"/>
    <w:rsid w:val="00A43CF8"/>
    <w:rsid w:val="00A45B74"/>
    <w:rsid w:val="00A47D2F"/>
    <w:rsid w:val="00A501FC"/>
    <w:rsid w:val="00A51685"/>
    <w:rsid w:val="00A52E1D"/>
    <w:rsid w:val="00A57D0C"/>
    <w:rsid w:val="00A60D5E"/>
    <w:rsid w:val="00A61499"/>
    <w:rsid w:val="00A61D27"/>
    <w:rsid w:val="00A62A77"/>
    <w:rsid w:val="00A63483"/>
    <w:rsid w:val="00A645B4"/>
    <w:rsid w:val="00A657D7"/>
    <w:rsid w:val="00A660AC"/>
    <w:rsid w:val="00A67CB0"/>
    <w:rsid w:val="00A67E6C"/>
    <w:rsid w:val="00A71660"/>
    <w:rsid w:val="00A71B99"/>
    <w:rsid w:val="00A72747"/>
    <w:rsid w:val="00A72EE1"/>
    <w:rsid w:val="00A739D0"/>
    <w:rsid w:val="00A74C3E"/>
    <w:rsid w:val="00A74CAC"/>
    <w:rsid w:val="00A75FA0"/>
    <w:rsid w:val="00A761D4"/>
    <w:rsid w:val="00A7622F"/>
    <w:rsid w:val="00A76C35"/>
    <w:rsid w:val="00A77EC4"/>
    <w:rsid w:val="00A806E2"/>
    <w:rsid w:val="00A80A63"/>
    <w:rsid w:val="00A8120D"/>
    <w:rsid w:val="00A850EE"/>
    <w:rsid w:val="00A85220"/>
    <w:rsid w:val="00A9273A"/>
    <w:rsid w:val="00A92879"/>
    <w:rsid w:val="00A93955"/>
    <w:rsid w:val="00A9442A"/>
    <w:rsid w:val="00A94669"/>
    <w:rsid w:val="00A970F9"/>
    <w:rsid w:val="00AA016F"/>
    <w:rsid w:val="00AA12DA"/>
    <w:rsid w:val="00AA159C"/>
    <w:rsid w:val="00AA1ED6"/>
    <w:rsid w:val="00AA4955"/>
    <w:rsid w:val="00AA4C10"/>
    <w:rsid w:val="00AA51D6"/>
    <w:rsid w:val="00AA60FA"/>
    <w:rsid w:val="00AA635E"/>
    <w:rsid w:val="00AB0BC8"/>
    <w:rsid w:val="00AB11CA"/>
    <w:rsid w:val="00AB14D9"/>
    <w:rsid w:val="00AB446D"/>
    <w:rsid w:val="00AB47FD"/>
    <w:rsid w:val="00AB4AB8"/>
    <w:rsid w:val="00AB655E"/>
    <w:rsid w:val="00AC0075"/>
    <w:rsid w:val="00AC007F"/>
    <w:rsid w:val="00AC2ECD"/>
    <w:rsid w:val="00AC3119"/>
    <w:rsid w:val="00AC34A7"/>
    <w:rsid w:val="00AC49FB"/>
    <w:rsid w:val="00AC4AC3"/>
    <w:rsid w:val="00AC5413"/>
    <w:rsid w:val="00AC567C"/>
    <w:rsid w:val="00AC5A10"/>
    <w:rsid w:val="00AC67C1"/>
    <w:rsid w:val="00AD0AA3"/>
    <w:rsid w:val="00AD1055"/>
    <w:rsid w:val="00AD3F94"/>
    <w:rsid w:val="00AD448C"/>
    <w:rsid w:val="00AD4A5A"/>
    <w:rsid w:val="00AE0CEC"/>
    <w:rsid w:val="00AE1CF3"/>
    <w:rsid w:val="00AE2598"/>
    <w:rsid w:val="00AE27AC"/>
    <w:rsid w:val="00AE3255"/>
    <w:rsid w:val="00AE40E0"/>
    <w:rsid w:val="00AE4DBA"/>
    <w:rsid w:val="00AE4F07"/>
    <w:rsid w:val="00AF0428"/>
    <w:rsid w:val="00AF0FA8"/>
    <w:rsid w:val="00AF1C5D"/>
    <w:rsid w:val="00AF3451"/>
    <w:rsid w:val="00AF42D7"/>
    <w:rsid w:val="00AF4EEA"/>
    <w:rsid w:val="00B006FE"/>
    <w:rsid w:val="00B007CB"/>
    <w:rsid w:val="00B028DB"/>
    <w:rsid w:val="00B02AA9"/>
    <w:rsid w:val="00B02FA3"/>
    <w:rsid w:val="00B031B1"/>
    <w:rsid w:val="00B0359F"/>
    <w:rsid w:val="00B05084"/>
    <w:rsid w:val="00B067F0"/>
    <w:rsid w:val="00B14310"/>
    <w:rsid w:val="00B1458C"/>
    <w:rsid w:val="00B14FE0"/>
    <w:rsid w:val="00B157F9"/>
    <w:rsid w:val="00B20256"/>
    <w:rsid w:val="00B20664"/>
    <w:rsid w:val="00B20D09"/>
    <w:rsid w:val="00B21C15"/>
    <w:rsid w:val="00B2474A"/>
    <w:rsid w:val="00B24815"/>
    <w:rsid w:val="00B27068"/>
    <w:rsid w:val="00B2763F"/>
    <w:rsid w:val="00B27AAC"/>
    <w:rsid w:val="00B30929"/>
    <w:rsid w:val="00B32DB2"/>
    <w:rsid w:val="00B3447A"/>
    <w:rsid w:val="00B372AA"/>
    <w:rsid w:val="00B37835"/>
    <w:rsid w:val="00B403B3"/>
    <w:rsid w:val="00B40445"/>
    <w:rsid w:val="00B409E0"/>
    <w:rsid w:val="00B41888"/>
    <w:rsid w:val="00B42DEF"/>
    <w:rsid w:val="00B44161"/>
    <w:rsid w:val="00B44F61"/>
    <w:rsid w:val="00B45A52"/>
    <w:rsid w:val="00B46175"/>
    <w:rsid w:val="00B5116B"/>
    <w:rsid w:val="00B515F9"/>
    <w:rsid w:val="00B53C49"/>
    <w:rsid w:val="00B540CA"/>
    <w:rsid w:val="00B548B7"/>
    <w:rsid w:val="00B57F9C"/>
    <w:rsid w:val="00B664C7"/>
    <w:rsid w:val="00B7070F"/>
    <w:rsid w:val="00B739F6"/>
    <w:rsid w:val="00B76197"/>
    <w:rsid w:val="00B81A6C"/>
    <w:rsid w:val="00B82147"/>
    <w:rsid w:val="00B82872"/>
    <w:rsid w:val="00B83063"/>
    <w:rsid w:val="00B83992"/>
    <w:rsid w:val="00B84657"/>
    <w:rsid w:val="00B85DE5"/>
    <w:rsid w:val="00B86693"/>
    <w:rsid w:val="00B8780D"/>
    <w:rsid w:val="00B87A3F"/>
    <w:rsid w:val="00B900B3"/>
    <w:rsid w:val="00B90F73"/>
    <w:rsid w:val="00B91D06"/>
    <w:rsid w:val="00B93B59"/>
    <w:rsid w:val="00B9406A"/>
    <w:rsid w:val="00B94754"/>
    <w:rsid w:val="00B96FCF"/>
    <w:rsid w:val="00BA136C"/>
    <w:rsid w:val="00BA187E"/>
    <w:rsid w:val="00BA1C49"/>
    <w:rsid w:val="00BA1EC6"/>
    <w:rsid w:val="00BA2280"/>
    <w:rsid w:val="00BA2951"/>
    <w:rsid w:val="00BA2A08"/>
    <w:rsid w:val="00BA5609"/>
    <w:rsid w:val="00BA56D2"/>
    <w:rsid w:val="00BA7413"/>
    <w:rsid w:val="00BA76E0"/>
    <w:rsid w:val="00BA7E7E"/>
    <w:rsid w:val="00BB07AF"/>
    <w:rsid w:val="00BB0847"/>
    <w:rsid w:val="00BB1E0F"/>
    <w:rsid w:val="00BB202E"/>
    <w:rsid w:val="00BB28CD"/>
    <w:rsid w:val="00BB2A25"/>
    <w:rsid w:val="00BB310E"/>
    <w:rsid w:val="00BB4F2A"/>
    <w:rsid w:val="00BB51E9"/>
    <w:rsid w:val="00BC0F07"/>
    <w:rsid w:val="00BC0FDC"/>
    <w:rsid w:val="00BC1478"/>
    <w:rsid w:val="00BC2C04"/>
    <w:rsid w:val="00BC302E"/>
    <w:rsid w:val="00BC3053"/>
    <w:rsid w:val="00BC4D2E"/>
    <w:rsid w:val="00BD1A18"/>
    <w:rsid w:val="00BD48AC"/>
    <w:rsid w:val="00BD4C55"/>
    <w:rsid w:val="00BD4FD7"/>
    <w:rsid w:val="00BD5F1A"/>
    <w:rsid w:val="00BD6628"/>
    <w:rsid w:val="00BD6DB1"/>
    <w:rsid w:val="00BD7728"/>
    <w:rsid w:val="00BD7817"/>
    <w:rsid w:val="00BD79FF"/>
    <w:rsid w:val="00BE0B69"/>
    <w:rsid w:val="00BE0D49"/>
    <w:rsid w:val="00BE1234"/>
    <w:rsid w:val="00BE2961"/>
    <w:rsid w:val="00BE2FA6"/>
    <w:rsid w:val="00BE333F"/>
    <w:rsid w:val="00BE69E7"/>
    <w:rsid w:val="00BE7406"/>
    <w:rsid w:val="00BE7603"/>
    <w:rsid w:val="00BF02C0"/>
    <w:rsid w:val="00BF3279"/>
    <w:rsid w:val="00BF3907"/>
    <w:rsid w:val="00BF74C7"/>
    <w:rsid w:val="00BF7B07"/>
    <w:rsid w:val="00C000F2"/>
    <w:rsid w:val="00C00633"/>
    <w:rsid w:val="00C006B6"/>
    <w:rsid w:val="00C00F43"/>
    <w:rsid w:val="00C012B1"/>
    <w:rsid w:val="00C015F1"/>
    <w:rsid w:val="00C01F33"/>
    <w:rsid w:val="00C02375"/>
    <w:rsid w:val="00C02CC6"/>
    <w:rsid w:val="00C040F7"/>
    <w:rsid w:val="00C044AB"/>
    <w:rsid w:val="00C05706"/>
    <w:rsid w:val="00C07377"/>
    <w:rsid w:val="00C10478"/>
    <w:rsid w:val="00C12107"/>
    <w:rsid w:val="00C12194"/>
    <w:rsid w:val="00C13A01"/>
    <w:rsid w:val="00C14D4B"/>
    <w:rsid w:val="00C154BB"/>
    <w:rsid w:val="00C1609A"/>
    <w:rsid w:val="00C21E3C"/>
    <w:rsid w:val="00C22663"/>
    <w:rsid w:val="00C22C14"/>
    <w:rsid w:val="00C2329A"/>
    <w:rsid w:val="00C268E6"/>
    <w:rsid w:val="00C279B5"/>
    <w:rsid w:val="00C27C45"/>
    <w:rsid w:val="00C334C9"/>
    <w:rsid w:val="00C35B50"/>
    <w:rsid w:val="00C3719D"/>
    <w:rsid w:val="00C37CB2"/>
    <w:rsid w:val="00C4130D"/>
    <w:rsid w:val="00C42FC9"/>
    <w:rsid w:val="00C45425"/>
    <w:rsid w:val="00C473A5"/>
    <w:rsid w:val="00C51DDE"/>
    <w:rsid w:val="00C53E03"/>
    <w:rsid w:val="00C54995"/>
    <w:rsid w:val="00C54D41"/>
    <w:rsid w:val="00C567A5"/>
    <w:rsid w:val="00C5767E"/>
    <w:rsid w:val="00C60783"/>
    <w:rsid w:val="00C6306C"/>
    <w:rsid w:val="00C63AF4"/>
    <w:rsid w:val="00C64211"/>
    <w:rsid w:val="00C64672"/>
    <w:rsid w:val="00C666F8"/>
    <w:rsid w:val="00C70697"/>
    <w:rsid w:val="00C707B9"/>
    <w:rsid w:val="00C72093"/>
    <w:rsid w:val="00C725F1"/>
    <w:rsid w:val="00C728EE"/>
    <w:rsid w:val="00C72EF4"/>
    <w:rsid w:val="00C73D4E"/>
    <w:rsid w:val="00C744FE"/>
    <w:rsid w:val="00C75492"/>
    <w:rsid w:val="00C75D2F"/>
    <w:rsid w:val="00C75DD5"/>
    <w:rsid w:val="00C767BE"/>
    <w:rsid w:val="00C76E3C"/>
    <w:rsid w:val="00C81568"/>
    <w:rsid w:val="00C82A48"/>
    <w:rsid w:val="00C83DCC"/>
    <w:rsid w:val="00C866F0"/>
    <w:rsid w:val="00C87441"/>
    <w:rsid w:val="00C9027A"/>
    <w:rsid w:val="00C9068E"/>
    <w:rsid w:val="00C92538"/>
    <w:rsid w:val="00C9359A"/>
    <w:rsid w:val="00C93814"/>
    <w:rsid w:val="00C93C4B"/>
    <w:rsid w:val="00C943E3"/>
    <w:rsid w:val="00C944AB"/>
    <w:rsid w:val="00C94CF4"/>
    <w:rsid w:val="00C952D6"/>
    <w:rsid w:val="00C95B40"/>
    <w:rsid w:val="00CA06B5"/>
    <w:rsid w:val="00CA1D30"/>
    <w:rsid w:val="00CA1ED8"/>
    <w:rsid w:val="00CA5B9B"/>
    <w:rsid w:val="00CB12E1"/>
    <w:rsid w:val="00CB181E"/>
    <w:rsid w:val="00CB1F63"/>
    <w:rsid w:val="00CB7170"/>
    <w:rsid w:val="00CC040E"/>
    <w:rsid w:val="00CC111F"/>
    <w:rsid w:val="00CC2011"/>
    <w:rsid w:val="00CC3EA0"/>
    <w:rsid w:val="00CC4D82"/>
    <w:rsid w:val="00CC72FE"/>
    <w:rsid w:val="00CC7B45"/>
    <w:rsid w:val="00CD0DD0"/>
    <w:rsid w:val="00CD0EB9"/>
    <w:rsid w:val="00CD1188"/>
    <w:rsid w:val="00CD19B5"/>
    <w:rsid w:val="00CD19D8"/>
    <w:rsid w:val="00CD2245"/>
    <w:rsid w:val="00CD2ED1"/>
    <w:rsid w:val="00CD337B"/>
    <w:rsid w:val="00CD3B42"/>
    <w:rsid w:val="00CE0424"/>
    <w:rsid w:val="00CE0DF0"/>
    <w:rsid w:val="00CE61CB"/>
    <w:rsid w:val="00CE6A0E"/>
    <w:rsid w:val="00CE706A"/>
    <w:rsid w:val="00CE7561"/>
    <w:rsid w:val="00CE7D1A"/>
    <w:rsid w:val="00CF002A"/>
    <w:rsid w:val="00CF1354"/>
    <w:rsid w:val="00CF1BBC"/>
    <w:rsid w:val="00CF2AB6"/>
    <w:rsid w:val="00CF3B1F"/>
    <w:rsid w:val="00CF3BF6"/>
    <w:rsid w:val="00CF3C57"/>
    <w:rsid w:val="00CF4C5B"/>
    <w:rsid w:val="00CF4D26"/>
    <w:rsid w:val="00CF625B"/>
    <w:rsid w:val="00CF687E"/>
    <w:rsid w:val="00CF6F5C"/>
    <w:rsid w:val="00CF73F9"/>
    <w:rsid w:val="00CF7FC8"/>
    <w:rsid w:val="00D00B73"/>
    <w:rsid w:val="00D01ECC"/>
    <w:rsid w:val="00D0243A"/>
    <w:rsid w:val="00D0349B"/>
    <w:rsid w:val="00D03533"/>
    <w:rsid w:val="00D10249"/>
    <w:rsid w:val="00D10354"/>
    <w:rsid w:val="00D115C3"/>
    <w:rsid w:val="00D11897"/>
    <w:rsid w:val="00D12B80"/>
    <w:rsid w:val="00D13135"/>
    <w:rsid w:val="00D13A18"/>
    <w:rsid w:val="00D13E4E"/>
    <w:rsid w:val="00D15170"/>
    <w:rsid w:val="00D15496"/>
    <w:rsid w:val="00D21D9D"/>
    <w:rsid w:val="00D220F0"/>
    <w:rsid w:val="00D239A7"/>
    <w:rsid w:val="00D23F47"/>
    <w:rsid w:val="00D24B5D"/>
    <w:rsid w:val="00D25119"/>
    <w:rsid w:val="00D27588"/>
    <w:rsid w:val="00D27757"/>
    <w:rsid w:val="00D27BB2"/>
    <w:rsid w:val="00D32CB4"/>
    <w:rsid w:val="00D34C3C"/>
    <w:rsid w:val="00D351DF"/>
    <w:rsid w:val="00D355C4"/>
    <w:rsid w:val="00D35D2C"/>
    <w:rsid w:val="00D36E71"/>
    <w:rsid w:val="00D37198"/>
    <w:rsid w:val="00D37D87"/>
    <w:rsid w:val="00D40973"/>
    <w:rsid w:val="00D40B33"/>
    <w:rsid w:val="00D4318F"/>
    <w:rsid w:val="00D438BF"/>
    <w:rsid w:val="00D43D72"/>
    <w:rsid w:val="00D43FD1"/>
    <w:rsid w:val="00D440F8"/>
    <w:rsid w:val="00D450A3"/>
    <w:rsid w:val="00D463AB"/>
    <w:rsid w:val="00D464B1"/>
    <w:rsid w:val="00D519BA"/>
    <w:rsid w:val="00D52087"/>
    <w:rsid w:val="00D52254"/>
    <w:rsid w:val="00D546FF"/>
    <w:rsid w:val="00D55AD5"/>
    <w:rsid w:val="00D55C12"/>
    <w:rsid w:val="00D56422"/>
    <w:rsid w:val="00D576CA"/>
    <w:rsid w:val="00D57BFF"/>
    <w:rsid w:val="00D60769"/>
    <w:rsid w:val="00D61175"/>
    <w:rsid w:val="00D61AF5"/>
    <w:rsid w:val="00D63371"/>
    <w:rsid w:val="00D6339C"/>
    <w:rsid w:val="00D652B5"/>
    <w:rsid w:val="00D658B2"/>
    <w:rsid w:val="00D66155"/>
    <w:rsid w:val="00D708B0"/>
    <w:rsid w:val="00D74AA8"/>
    <w:rsid w:val="00D750C7"/>
    <w:rsid w:val="00D77158"/>
    <w:rsid w:val="00D77B1D"/>
    <w:rsid w:val="00D8021F"/>
    <w:rsid w:val="00D80383"/>
    <w:rsid w:val="00D8213F"/>
    <w:rsid w:val="00D823C6"/>
    <w:rsid w:val="00D8327F"/>
    <w:rsid w:val="00D84A9E"/>
    <w:rsid w:val="00D8548B"/>
    <w:rsid w:val="00D8691A"/>
    <w:rsid w:val="00D86CA3"/>
    <w:rsid w:val="00D871CE"/>
    <w:rsid w:val="00D9196D"/>
    <w:rsid w:val="00D92982"/>
    <w:rsid w:val="00D9561E"/>
    <w:rsid w:val="00D9683B"/>
    <w:rsid w:val="00DA100D"/>
    <w:rsid w:val="00DA249B"/>
    <w:rsid w:val="00DA2925"/>
    <w:rsid w:val="00DA305E"/>
    <w:rsid w:val="00DA342E"/>
    <w:rsid w:val="00DA51F9"/>
    <w:rsid w:val="00DA5417"/>
    <w:rsid w:val="00DA56E8"/>
    <w:rsid w:val="00DA7CEF"/>
    <w:rsid w:val="00DB0A9F"/>
    <w:rsid w:val="00DB1A92"/>
    <w:rsid w:val="00DB1B40"/>
    <w:rsid w:val="00DB2919"/>
    <w:rsid w:val="00DB377D"/>
    <w:rsid w:val="00DB5677"/>
    <w:rsid w:val="00DC26FD"/>
    <w:rsid w:val="00DC2C27"/>
    <w:rsid w:val="00DC2CD0"/>
    <w:rsid w:val="00DC2D36"/>
    <w:rsid w:val="00DC373E"/>
    <w:rsid w:val="00DC53EF"/>
    <w:rsid w:val="00DC6F44"/>
    <w:rsid w:val="00DC6FD0"/>
    <w:rsid w:val="00DC799F"/>
    <w:rsid w:val="00DD1424"/>
    <w:rsid w:val="00DE0167"/>
    <w:rsid w:val="00DE0735"/>
    <w:rsid w:val="00DE0830"/>
    <w:rsid w:val="00DE1066"/>
    <w:rsid w:val="00DE3D77"/>
    <w:rsid w:val="00DE5608"/>
    <w:rsid w:val="00DE58D0"/>
    <w:rsid w:val="00DE654F"/>
    <w:rsid w:val="00DE7D94"/>
    <w:rsid w:val="00DF01CA"/>
    <w:rsid w:val="00DF0B6E"/>
    <w:rsid w:val="00DF15E0"/>
    <w:rsid w:val="00DF37A0"/>
    <w:rsid w:val="00DF44BA"/>
    <w:rsid w:val="00DF49AA"/>
    <w:rsid w:val="00DF5D52"/>
    <w:rsid w:val="00DF66E1"/>
    <w:rsid w:val="00DF6DC7"/>
    <w:rsid w:val="00E03170"/>
    <w:rsid w:val="00E05847"/>
    <w:rsid w:val="00E05CCC"/>
    <w:rsid w:val="00E07472"/>
    <w:rsid w:val="00E079D7"/>
    <w:rsid w:val="00E1032A"/>
    <w:rsid w:val="00E1056A"/>
    <w:rsid w:val="00E110E7"/>
    <w:rsid w:val="00E11B20"/>
    <w:rsid w:val="00E13A68"/>
    <w:rsid w:val="00E13B98"/>
    <w:rsid w:val="00E14618"/>
    <w:rsid w:val="00E17FA2"/>
    <w:rsid w:val="00E216A2"/>
    <w:rsid w:val="00E22330"/>
    <w:rsid w:val="00E22CF7"/>
    <w:rsid w:val="00E23AC4"/>
    <w:rsid w:val="00E25031"/>
    <w:rsid w:val="00E25DC4"/>
    <w:rsid w:val="00E27E79"/>
    <w:rsid w:val="00E300DE"/>
    <w:rsid w:val="00E302D1"/>
    <w:rsid w:val="00E30985"/>
    <w:rsid w:val="00E30B5A"/>
    <w:rsid w:val="00E30D7B"/>
    <w:rsid w:val="00E30EB0"/>
    <w:rsid w:val="00E3123D"/>
    <w:rsid w:val="00E31461"/>
    <w:rsid w:val="00E31525"/>
    <w:rsid w:val="00E31D43"/>
    <w:rsid w:val="00E32608"/>
    <w:rsid w:val="00E32648"/>
    <w:rsid w:val="00E32B5E"/>
    <w:rsid w:val="00E332CE"/>
    <w:rsid w:val="00E33587"/>
    <w:rsid w:val="00E34188"/>
    <w:rsid w:val="00E34B6E"/>
    <w:rsid w:val="00E35559"/>
    <w:rsid w:val="00E3723A"/>
    <w:rsid w:val="00E373CF"/>
    <w:rsid w:val="00E37860"/>
    <w:rsid w:val="00E41484"/>
    <w:rsid w:val="00E446F1"/>
    <w:rsid w:val="00E44BCD"/>
    <w:rsid w:val="00E461B2"/>
    <w:rsid w:val="00E46886"/>
    <w:rsid w:val="00E46DEC"/>
    <w:rsid w:val="00E47AEF"/>
    <w:rsid w:val="00E51A2F"/>
    <w:rsid w:val="00E53B75"/>
    <w:rsid w:val="00E54E3B"/>
    <w:rsid w:val="00E56350"/>
    <w:rsid w:val="00E57565"/>
    <w:rsid w:val="00E57C70"/>
    <w:rsid w:val="00E609E4"/>
    <w:rsid w:val="00E62CB0"/>
    <w:rsid w:val="00E63838"/>
    <w:rsid w:val="00E64434"/>
    <w:rsid w:val="00E67C51"/>
    <w:rsid w:val="00E710BD"/>
    <w:rsid w:val="00E72858"/>
    <w:rsid w:val="00E72EFC"/>
    <w:rsid w:val="00E75575"/>
    <w:rsid w:val="00E758EC"/>
    <w:rsid w:val="00E7681B"/>
    <w:rsid w:val="00E8064A"/>
    <w:rsid w:val="00E80A18"/>
    <w:rsid w:val="00E8234C"/>
    <w:rsid w:val="00E83AA9"/>
    <w:rsid w:val="00E83B17"/>
    <w:rsid w:val="00E8568C"/>
    <w:rsid w:val="00E85928"/>
    <w:rsid w:val="00E85EB3"/>
    <w:rsid w:val="00E86CAB"/>
    <w:rsid w:val="00E871AB"/>
    <w:rsid w:val="00E875C3"/>
    <w:rsid w:val="00E87822"/>
    <w:rsid w:val="00E90395"/>
    <w:rsid w:val="00E90E49"/>
    <w:rsid w:val="00E91411"/>
    <w:rsid w:val="00E917F9"/>
    <w:rsid w:val="00E9291C"/>
    <w:rsid w:val="00E9299D"/>
    <w:rsid w:val="00E92BF1"/>
    <w:rsid w:val="00E937AD"/>
    <w:rsid w:val="00E937CA"/>
    <w:rsid w:val="00E93FFE"/>
    <w:rsid w:val="00E94F8A"/>
    <w:rsid w:val="00E973E1"/>
    <w:rsid w:val="00E979AA"/>
    <w:rsid w:val="00E979DE"/>
    <w:rsid w:val="00E97A7A"/>
    <w:rsid w:val="00E97FA6"/>
    <w:rsid w:val="00EA047A"/>
    <w:rsid w:val="00EA2805"/>
    <w:rsid w:val="00EA3639"/>
    <w:rsid w:val="00EA5FA0"/>
    <w:rsid w:val="00EA7A41"/>
    <w:rsid w:val="00EB077B"/>
    <w:rsid w:val="00EB2409"/>
    <w:rsid w:val="00EB4EA2"/>
    <w:rsid w:val="00EB604D"/>
    <w:rsid w:val="00EB60C7"/>
    <w:rsid w:val="00EB7235"/>
    <w:rsid w:val="00EC1C6C"/>
    <w:rsid w:val="00EC24D5"/>
    <w:rsid w:val="00EC27C6"/>
    <w:rsid w:val="00EC392B"/>
    <w:rsid w:val="00EC3951"/>
    <w:rsid w:val="00EC4207"/>
    <w:rsid w:val="00EC5653"/>
    <w:rsid w:val="00EC5B66"/>
    <w:rsid w:val="00EC71CE"/>
    <w:rsid w:val="00ED1006"/>
    <w:rsid w:val="00ED28FA"/>
    <w:rsid w:val="00ED462B"/>
    <w:rsid w:val="00EE0D6F"/>
    <w:rsid w:val="00EE0DF9"/>
    <w:rsid w:val="00EE1595"/>
    <w:rsid w:val="00EE5724"/>
    <w:rsid w:val="00EE6486"/>
    <w:rsid w:val="00EF1327"/>
    <w:rsid w:val="00EF18FE"/>
    <w:rsid w:val="00EF1E7B"/>
    <w:rsid w:val="00EF3EF4"/>
    <w:rsid w:val="00EF3FD7"/>
    <w:rsid w:val="00EF5787"/>
    <w:rsid w:val="00EF60D0"/>
    <w:rsid w:val="00EF666E"/>
    <w:rsid w:val="00EF6934"/>
    <w:rsid w:val="00F01AD3"/>
    <w:rsid w:val="00F0528D"/>
    <w:rsid w:val="00F05D46"/>
    <w:rsid w:val="00F06C67"/>
    <w:rsid w:val="00F06DFD"/>
    <w:rsid w:val="00F071D1"/>
    <w:rsid w:val="00F07533"/>
    <w:rsid w:val="00F10629"/>
    <w:rsid w:val="00F11145"/>
    <w:rsid w:val="00F11638"/>
    <w:rsid w:val="00F12EBA"/>
    <w:rsid w:val="00F15574"/>
    <w:rsid w:val="00F156AB"/>
    <w:rsid w:val="00F15FA5"/>
    <w:rsid w:val="00F17D84"/>
    <w:rsid w:val="00F209B7"/>
    <w:rsid w:val="00F20F5C"/>
    <w:rsid w:val="00F2284A"/>
    <w:rsid w:val="00F22D9B"/>
    <w:rsid w:val="00F23722"/>
    <w:rsid w:val="00F2376F"/>
    <w:rsid w:val="00F2408B"/>
    <w:rsid w:val="00F243D8"/>
    <w:rsid w:val="00F24DEC"/>
    <w:rsid w:val="00F30828"/>
    <w:rsid w:val="00F313D6"/>
    <w:rsid w:val="00F36E24"/>
    <w:rsid w:val="00F3771B"/>
    <w:rsid w:val="00F37FC7"/>
    <w:rsid w:val="00F40EF9"/>
    <w:rsid w:val="00F40F0C"/>
    <w:rsid w:val="00F428BA"/>
    <w:rsid w:val="00F44083"/>
    <w:rsid w:val="00F45648"/>
    <w:rsid w:val="00F46617"/>
    <w:rsid w:val="00F46719"/>
    <w:rsid w:val="00F4766C"/>
    <w:rsid w:val="00F5060E"/>
    <w:rsid w:val="00F507D1"/>
    <w:rsid w:val="00F519CE"/>
    <w:rsid w:val="00F51ADA"/>
    <w:rsid w:val="00F60203"/>
    <w:rsid w:val="00F607C5"/>
    <w:rsid w:val="00F60984"/>
    <w:rsid w:val="00F60DEA"/>
    <w:rsid w:val="00F61100"/>
    <w:rsid w:val="00F6302A"/>
    <w:rsid w:val="00F63950"/>
    <w:rsid w:val="00F64C2B"/>
    <w:rsid w:val="00F651BE"/>
    <w:rsid w:val="00F666F3"/>
    <w:rsid w:val="00F67254"/>
    <w:rsid w:val="00F67F53"/>
    <w:rsid w:val="00F703BE"/>
    <w:rsid w:val="00F71F69"/>
    <w:rsid w:val="00F72B72"/>
    <w:rsid w:val="00F7434A"/>
    <w:rsid w:val="00F74AAB"/>
    <w:rsid w:val="00F74B50"/>
    <w:rsid w:val="00F74BB9"/>
    <w:rsid w:val="00F75582"/>
    <w:rsid w:val="00F76EFA"/>
    <w:rsid w:val="00F77C5F"/>
    <w:rsid w:val="00F80179"/>
    <w:rsid w:val="00F804BE"/>
    <w:rsid w:val="00F80B0F"/>
    <w:rsid w:val="00F817CE"/>
    <w:rsid w:val="00F83176"/>
    <w:rsid w:val="00F83B67"/>
    <w:rsid w:val="00F8456C"/>
    <w:rsid w:val="00F859D8"/>
    <w:rsid w:val="00F868F5"/>
    <w:rsid w:val="00F9056A"/>
    <w:rsid w:val="00F90854"/>
    <w:rsid w:val="00F90F8D"/>
    <w:rsid w:val="00F92782"/>
    <w:rsid w:val="00F928F2"/>
    <w:rsid w:val="00F92A4B"/>
    <w:rsid w:val="00F93AA9"/>
    <w:rsid w:val="00F96985"/>
    <w:rsid w:val="00F9753A"/>
    <w:rsid w:val="00F97838"/>
    <w:rsid w:val="00F97A27"/>
    <w:rsid w:val="00FA045D"/>
    <w:rsid w:val="00FA2BB3"/>
    <w:rsid w:val="00FA5E43"/>
    <w:rsid w:val="00FA79A0"/>
    <w:rsid w:val="00FB4417"/>
    <w:rsid w:val="00FB4C80"/>
    <w:rsid w:val="00FB596E"/>
    <w:rsid w:val="00FB6A6A"/>
    <w:rsid w:val="00FC03E4"/>
    <w:rsid w:val="00FC5B49"/>
    <w:rsid w:val="00FC7429"/>
    <w:rsid w:val="00FC7539"/>
    <w:rsid w:val="00FD07F6"/>
    <w:rsid w:val="00FD1EC8"/>
    <w:rsid w:val="00FD339D"/>
    <w:rsid w:val="00FD3E58"/>
    <w:rsid w:val="00FD4252"/>
    <w:rsid w:val="00FD47ED"/>
    <w:rsid w:val="00FD58DB"/>
    <w:rsid w:val="00FD7337"/>
    <w:rsid w:val="00FD74DB"/>
    <w:rsid w:val="00FD7660"/>
    <w:rsid w:val="00FE0655"/>
    <w:rsid w:val="00FE0835"/>
    <w:rsid w:val="00FE0E68"/>
    <w:rsid w:val="00FE10E0"/>
    <w:rsid w:val="00FE2365"/>
    <w:rsid w:val="00FE37D7"/>
    <w:rsid w:val="00FE457B"/>
    <w:rsid w:val="00FE4920"/>
    <w:rsid w:val="00FE4C7B"/>
    <w:rsid w:val="00FE51C5"/>
    <w:rsid w:val="00FE58BE"/>
    <w:rsid w:val="00FE65D3"/>
    <w:rsid w:val="00FE6E0B"/>
    <w:rsid w:val="00FE7336"/>
    <w:rsid w:val="00FE787C"/>
    <w:rsid w:val="00FF45A5"/>
    <w:rsid w:val="00FF4D3B"/>
    <w:rsid w:val="00FF5247"/>
    <w:rsid w:val="00FF5C91"/>
    <w:rsid w:val="04514BA2"/>
    <w:rsid w:val="04F3B5CF"/>
    <w:rsid w:val="07EFED6E"/>
    <w:rsid w:val="0B947FA1"/>
    <w:rsid w:val="16640CEA"/>
    <w:rsid w:val="1FCE8DB6"/>
    <w:rsid w:val="228332CD"/>
    <w:rsid w:val="3E10CD02"/>
    <w:rsid w:val="5866CA54"/>
    <w:rsid w:val="5F3F66AC"/>
    <w:rsid w:val="6913C0B5"/>
    <w:rsid w:val="7C4D5C26"/>
    <w:rsid w:val="7DF8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29DFDFA2-1ED1-48DE-A92C-B551D58D1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목록 단,numbered,Paragraphe de liste1,Bulletr List Paragraph,列出段落1,Bullet List,FooterText,List Paragraph1,List Paragraph2,List Paragraph21,List Paragraph11,Parágrafo da Lista1,Párrafo de lista1,リスト段落1,Listeafsnit1"/>
    <w:basedOn w:val="Normal"/>
    <w:link w:val="ListParagraphChar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목록 단 Char,numbered Char,Paragraphe de liste1 Char,Bulletr List Paragraph Char,列出段落1 Char,Bullet List Char,FooterText Char,List Paragraph1 Char,List Paragraph2 Char,List Paragraph2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E23AC4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BA5609"/>
  </w:style>
  <w:style w:type="character" w:customStyle="1" w:styleId="Heading1Char1">
    <w:name w:val="Heading 1 Char1"/>
    <w:locked/>
    <w:rsid w:val="00BE2961"/>
    <w:rPr>
      <w:rFonts w:ascii="Arial" w:eastAsia="SimSun" w:hAnsi="Arial"/>
      <w:sz w:val="36"/>
      <w:lang w:eastAsia="en-US"/>
    </w:rPr>
  </w:style>
  <w:style w:type="character" w:customStyle="1" w:styleId="ProposalChar">
    <w:name w:val="Proposal Char"/>
    <w:basedOn w:val="DefaultParagraphFont"/>
    <w:link w:val="Proposal"/>
    <w:uiPriority w:val="99"/>
    <w:locked/>
    <w:rsid w:val="002D506D"/>
    <w:rPr>
      <w:rFonts w:ascii="Arial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816D31"/>
    <w:rPr>
      <w:color w:val="2B579A"/>
      <w:shd w:val="clear" w:color="auto" w:fill="E1DFDD"/>
    </w:rPr>
  </w:style>
  <w:style w:type="character" w:customStyle="1" w:styleId="a">
    <w:name w:val="列表段落 字符"/>
    <w:uiPriority w:val="34"/>
    <w:qFormat/>
    <w:locked/>
    <w:rsid w:val="00CF4C5B"/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090E1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0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Ali Nader</DisplayName>
        <AccountId>253</AccountId>
        <AccountType/>
      </UserInfo>
      <UserInfo>
        <DisplayName>Emre Yavuz</DisplayName>
        <AccountId>267</AccountId>
        <AccountType/>
      </UserInfo>
      <UserInfo>
        <DisplayName>Helka-Liina Maattanen</DisplayName>
        <AccountId>279</AccountId>
        <AccountType/>
      </UserInfo>
      <UserInfo>
        <DisplayName>Philipp Bruhn</DisplayName>
        <AccountId>2842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RP2</b:Tag>
    <b:SourceType>Report</b:SourceType>
    <b:Guid>{4EEA7933-3184-490C-A19A-0B0B30070853}</b:Guid>
    <b:Author>
      <b:Author>
        <b:NameList>
          <b:Person>
            <b:Last>RP-234065</b:Last>
            <b:First>3GPP</b:First>
            <b:Middle>TSG RAN Meeting #102, December 11-15. 2023</b:Middle>
          </b:Person>
        </b:NameList>
      </b:Author>
    </b:Author>
    <b:Title>New WID: Enhancements of network energy savings for NR</b:Title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62969122-E169-461B-AD7A-B087880285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7E72D3-C0A7-4A6C-A197-A30F70524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6</TotalTime>
  <Pages>8</Pages>
  <Words>3254</Words>
  <Characters>18551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21762</CharactersWithSpaces>
  <SharedDoc>false</SharedDoc>
  <HLinks>
    <vt:vector size="42" baseType="variant"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_Toc163149423</vt:lpwstr>
      </vt:variant>
      <vt:variant>
        <vt:i4>1769522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_Toc163149422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_Toc163149421</vt:lpwstr>
      </vt:variant>
      <vt:variant>
        <vt:i4>852070</vt:i4>
      </vt:variant>
      <vt:variant>
        <vt:i4>9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4849790</vt:i4>
      </vt:variant>
      <vt:variant>
        <vt:i4>6</vt:i4>
      </vt:variant>
      <vt:variant>
        <vt:i4>0</vt:i4>
      </vt:variant>
      <vt:variant>
        <vt:i4>5</vt:i4>
      </vt:variant>
      <vt:variant>
        <vt:lpwstr>mailto:helka-liina.maattanen@ericsson.com</vt:lpwstr>
      </vt:variant>
      <vt:variant>
        <vt:lpwstr/>
      </vt:variant>
      <vt:variant>
        <vt:i4>852070</vt:i4>
      </vt:variant>
      <vt:variant>
        <vt:i4>3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4653114</vt:i4>
      </vt:variant>
      <vt:variant>
        <vt:i4>0</vt:i4>
      </vt:variant>
      <vt:variant>
        <vt:i4>0</vt:i4>
      </vt:variant>
      <vt:variant>
        <vt:i4>5</vt:i4>
      </vt:variant>
      <vt:variant>
        <vt:lpwstr>mailto:sladana.josilo@ericsson.com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Helka-Liina</cp:lastModifiedBy>
  <cp:revision>4</cp:revision>
  <cp:lastPrinted>2008-02-01T02:09:00Z</cp:lastPrinted>
  <dcterms:created xsi:type="dcterms:W3CDTF">2024-08-08T11:34:00Z</dcterms:created>
  <dcterms:modified xsi:type="dcterms:W3CDTF">2024-08-08T11:40:00Z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